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7b049" w14:paraId="067b049" w:rsidRDefault="004446BE" w:rsidP="004446BE" w:rsidR="004446BE">
      <w:pPr>
        <w15:collapsed w:val="false"/>
      </w:pPr>
      <w:r>
        <w:rPr>
          <w:rStyle w:val="Naglaeno"/>
        </w:rPr>
        <w:t xml:space="preserve">             </w:t>
      </w:r>
      <w:r w:rsidR="00C11D8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46BE" w:rsidP="004446BE" w:rsidR="004446BE" w:rsidRPr="00D21A2C"/>
    <w:p w:rsidRDefault="004446BE" w:rsidP="004446BE" w:rsidR="004446B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446BE" w:rsidP="004F0544" w:rsidR="00BB210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1573A0">
        <w:rPr>
          <w:sz w:val="22"/>
          <w:szCs w:val="22"/>
        </w:rPr>
        <w:t xml:space="preserve"> TRGOVAČKI SUD U OSIJEKU</w:t>
      </w:r>
    </w:p>
    <w:p w:rsidRDefault="0024610C" w:rsidP="004F0544" w:rsidR="0024610C" w:rsidRPr="004F0544">
      <w:pPr>
        <w:ind w:hanging="720" w:left="360"/>
        <w:rPr>
          <w:sz w:val="22"/>
          <w:szCs w:val="22"/>
        </w:rPr>
      </w:pPr>
    </w:p>
    <w:p w:rsidRDefault="00F1706F" w:rsidP="00F1706F" w:rsidR="00BB210D" w:rsidRPr="00623EEF">
      <w:pPr>
        <w:pStyle w:val="Tijeloteksta"/>
        <w:ind w:left="360"/>
        <w:jc w:val="center"/>
        <w:rPr>
          <w:bCs/>
        </w:rPr>
      </w:pPr>
      <w:r w:rsidRPr="00623EEF">
        <w:rPr>
          <w:bCs/>
        </w:rPr>
        <w:t>Z A K L J U Č A K</w:t>
      </w:r>
    </w:p>
    <w:p w:rsidRDefault="004A5422" w:rsidP="00BB5CE6" w:rsidR="004A5422">
      <w:pPr>
        <w:pStyle w:val="Tijeloteksta"/>
        <w:rPr>
          <w:b/>
          <w:bCs/>
        </w:rPr>
      </w:pPr>
    </w:p>
    <w:p w:rsidRDefault="0024610C" w:rsidP="00BB5CE6" w:rsidR="0024610C">
      <w:pPr>
        <w:pStyle w:val="Tijeloteksta"/>
        <w:rPr>
          <w:b/>
          <w:bCs/>
        </w:rPr>
      </w:pPr>
    </w:p>
    <w:p w:rsidRDefault="00E2757E" w:rsidP="0008411E" w:rsidR="0004597F" w:rsidRPr="00260FFD">
      <w:pPr>
        <w:ind w:firstLine="708"/>
        <w:jc w:val="both"/>
        <w:rPr>
          <w:b/>
          <w:bCs/>
        </w:rPr>
      </w:pPr>
      <w:r>
        <w:t xml:space="preserve">Trgovački sud u Osijeku, po </w:t>
      </w:r>
      <w:r w:rsidR="00334206">
        <w:t>stečajnoj sutkinji</w:t>
      </w:r>
      <w:r>
        <w:t xml:space="preserve"> </w:t>
      </w:r>
      <w:r w:rsidR="0008411E">
        <w:t>Nadi Roso</w:t>
      </w:r>
      <w:r w:rsidR="00CF4794">
        <w:t xml:space="preserve">, u stečajnom postupku nad </w:t>
      </w:r>
      <w:r>
        <w:t>dužnikom</w:t>
      </w:r>
      <w:r>
        <w:rPr>
          <w:bCs/>
        </w:rPr>
        <w:t xml:space="preserve"> </w:t>
      </w:r>
      <w:r w:rsidR="00BA347F">
        <w:rPr>
          <w:bCs/>
        </w:rPr>
        <w:t xml:space="preserve">stečajna masa iza </w:t>
      </w:r>
      <w:r w:rsidR="00BA347F" w:rsidRPr="0037327F">
        <w:rPr>
          <w:b/>
        </w:rPr>
        <w:t>HIPON d.o.o. "u stečaju"</w:t>
      </w:r>
      <w:r w:rsidR="00020263" w:rsidRPr="00020263">
        <w:rPr>
          <w:b/>
        </w:rPr>
        <w:t>,</w:t>
      </w:r>
      <w:r w:rsidR="00BA347F">
        <w:rPr>
          <w:b/>
        </w:rPr>
        <w:t xml:space="preserve"> Osijek, Trg Slobode 8, OIB: 24974044790, MBS: 030199821,</w:t>
      </w:r>
      <w:r>
        <w:t xml:space="preserve"> dana </w:t>
      </w:r>
      <w:r w:rsidR="00BA347F">
        <w:t>17. travnja</w:t>
      </w:r>
      <w:r w:rsidR="00502E99">
        <w:t xml:space="preserve"> 2018. g., </w:t>
      </w:r>
    </w:p>
    <w:p w:rsidRDefault="0024610C" w:rsidP="00623EEF" w:rsidR="0024610C">
      <w:pPr>
        <w:pStyle w:val="Tijeloteksta"/>
        <w:jc w:val="right"/>
        <w:rPr>
          <w:bCs/>
        </w:rPr>
      </w:pPr>
    </w:p>
    <w:p w:rsidRDefault="00F1706F" w:rsidP="00F1706F" w:rsidR="00F1706F" w:rsidRPr="00623EEF">
      <w:pPr>
        <w:pStyle w:val="Tijeloteksta"/>
        <w:ind w:firstLine="360"/>
        <w:jc w:val="center"/>
      </w:pPr>
      <w:r w:rsidRPr="00623EEF">
        <w:rPr>
          <w:bCs/>
        </w:rPr>
        <w:t>z a k l j u č i o    j  e</w:t>
      </w:r>
    </w:p>
    <w:p w:rsidRDefault="004A5422" w:rsidP="00F1706F" w:rsidR="004A5422">
      <w:pPr>
        <w:pStyle w:val="Tijeloteksta"/>
      </w:pPr>
    </w:p>
    <w:p w:rsidRDefault="00BA347F" w:rsidP="00BA347F" w:rsidR="00BA347F"/>
    <w:p w:rsidRDefault="00502E99" w:rsidP="00BA347F" w:rsidR="00BA347F">
      <w:pPr>
        <w:pStyle w:val="Odlomakpopisa"/>
        <w:numPr>
          <w:ilvl w:val="0"/>
          <w:numId w:val="12"/>
        </w:numPr>
      </w:pPr>
      <w:r>
        <w:t xml:space="preserve">Nalaže se </w:t>
      </w:r>
      <w:proofErr w:type="spellStart"/>
      <w:r>
        <w:t>zk</w:t>
      </w:r>
      <w:proofErr w:type="spellEnd"/>
      <w:r>
        <w:t xml:space="preserve">. odjelu </w:t>
      </w:r>
      <w:r w:rsidR="00BA347F">
        <w:t xml:space="preserve">Beli Manastir da nastavak stečajnog postupka nad stečajnom masom dužnika </w:t>
      </w:r>
      <w:proofErr w:type="spellStart"/>
      <w:r w:rsidR="00BA347F">
        <w:t>Hipon</w:t>
      </w:r>
      <w:proofErr w:type="spellEnd"/>
      <w:r w:rsidR="00BA347F">
        <w:t xml:space="preserve"> d.o.o. „u stečaju“ </w:t>
      </w:r>
      <w:r w:rsidR="00BA347F" w:rsidRPr="00BA347F">
        <w:t>Osijek, Trg Slobode 8, OIB: 24974044790, MBS: 030199821</w:t>
      </w:r>
      <w:r w:rsidR="00BA347F">
        <w:t xml:space="preserve"> upiše u zemljišne knjige na nekretninama upisanim u </w:t>
      </w:r>
      <w:proofErr w:type="spellStart"/>
      <w:r w:rsidR="00BA347F">
        <w:t>zk</w:t>
      </w:r>
      <w:proofErr w:type="spellEnd"/>
      <w:r w:rsidR="00BA347F">
        <w:t>. odjel B. Manastir i to:</w:t>
      </w:r>
    </w:p>
    <w:p w:rsidRDefault="00BA347F" w:rsidP="00BA347F" w:rsidR="00BA347F">
      <w:pPr>
        <w:pStyle w:val="Odlomakpopisa"/>
        <w:numPr>
          <w:ilvl w:val="0"/>
          <w:numId w:val="11"/>
        </w:numPr>
        <w:contextualSpacing/>
        <w:jc w:val="both"/>
      </w:pPr>
      <w:proofErr w:type="spellStart"/>
      <w:r>
        <w:t>zk</w:t>
      </w:r>
      <w:proofErr w:type="spellEnd"/>
      <w:r>
        <w:t xml:space="preserve">. ul. 189 k.o. Gajić </w:t>
      </w:r>
      <w:proofErr w:type="spellStart"/>
      <w:r>
        <w:t>kč</w:t>
      </w:r>
      <w:proofErr w:type="spellEnd"/>
      <w:r>
        <w:t xml:space="preserve">. br. 1008, 1143,  1145, 1148, 1149 </w:t>
      </w:r>
    </w:p>
    <w:p w:rsidRDefault="00BA347F" w:rsidP="00BA347F" w:rsidR="00BA347F">
      <w:pPr>
        <w:pStyle w:val="Odlomakpopisa"/>
        <w:numPr>
          <w:ilvl w:val="0"/>
          <w:numId w:val="11"/>
        </w:numPr>
        <w:contextualSpacing/>
        <w:jc w:val="both"/>
      </w:pPr>
      <w:proofErr w:type="spellStart"/>
      <w:r>
        <w:t>zk</w:t>
      </w:r>
      <w:proofErr w:type="spellEnd"/>
      <w:r>
        <w:t xml:space="preserve">. ul. 436 </w:t>
      </w:r>
      <w:proofErr w:type="spellStart"/>
      <w:r>
        <w:t>kč</w:t>
      </w:r>
      <w:proofErr w:type="spellEnd"/>
      <w:r>
        <w:t xml:space="preserve">. br. 1004, 1005, 1006, 1009, 1139, 1141, 1144 k.o. Gajić </w:t>
      </w:r>
    </w:p>
    <w:p w:rsidRDefault="00BA347F" w:rsidP="00BA347F" w:rsidR="00502E99" w:rsidRPr="00BA347F">
      <w:pPr>
        <w:pStyle w:val="Odlomakpopisa"/>
        <w:numPr>
          <w:ilvl w:val="0"/>
          <w:numId w:val="11"/>
        </w:numPr>
        <w:contextualSpacing/>
        <w:jc w:val="both"/>
      </w:pPr>
      <w:proofErr w:type="spellStart"/>
      <w:r>
        <w:t>zk</w:t>
      </w:r>
      <w:proofErr w:type="spellEnd"/>
      <w:r>
        <w:t xml:space="preserve">. ul. 852 </w:t>
      </w:r>
      <w:proofErr w:type="spellStart"/>
      <w:r>
        <w:t>kč</w:t>
      </w:r>
      <w:proofErr w:type="spellEnd"/>
      <w:r>
        <w:t>. br. 1140 k.o. Gajić</w:t>
      </w:r>
    </w:p>
    <w:p w:rsidRDefault="00832949" w:rsidP="00502E99" w:rsidR="00832949" w:rsidRPr="00BA347F">
      <w:pPr>
        <w:ind w:firstLine="360"/>
        <w:jc w:val="both"/>
        <w:rPr>
          <w:lang w:eastAsia="ar-SA" w:val="en-GB"/>
        </w:rPr>
      </w:pPr>
    </w:p>
    <w:p w:rsidRDefault="00832949" w:rsidP="00832949" w:rsidR="00832949">
      <w:pPr>
        <w:jc w:val="center"/>
      </w:pPr>
      <w:r w:rsidRPr="00B542DE">
        <w:t>Obrazloženje</w:t>
      </w:r>
    </w:p>
    <w:p w:rsidRDefault="00832949" w:rsidP="00832949" w:rsidR="00832949" w:rsidRPr="00B542DE">
      <w:pPr>
        <w:jc w:val="center"/>
      </w:pPr>
    </w:p>
    <w:p w:rsidRDefault="00502E99" w:rsidP="00E36375" w:rsidR="00E21141">
      <w:pPr>
        <w:pStyle w:val="Tijeloteksta"/>
      </w:pPr>
      <w:r>
        <w:tab/>
      </w:r>
      <w:r w:rsidR="00BA347F">
        <w:t xml:space="preserve">Pravomoćnim Rješenje TS Osijek 6 St-165/15-38 od 16. ožujka 2016. g. određen je nastavak stečajnog postupka nad stečajnom masom dužnika </w:t>
      </w:r>
      <w:proofErr w:type="spellStart"/>
      <w:r w:rsidR="00BA347F">
        <w:t>Hipon</w:t>
      </w:r>
      <w:proofErr w:type="spellEnd"/>
      <w:r w:rsidR="00BA347F">
        <w:t xml:space="preserve"> d.o.o. „u stečaju“ B. Manastir a za stečajnog upravitelja imenovan je Danko </w:t>
      </w:r>
      <w:proofErr w:type="spellStart"/>
      <w:r w:rsidR="00BA347F">
        <w:t>Šinka</w:t>
      </w:r>
      <w:proofErr w:type="spellEnd"/>
      <w:r w:rsidR="00BA347F">
        <w:t xml:space="preserve"> iz Osijeka</w:t>
      </w:r>
      <w:r w:rsidR="00E21141">
        <w:t xml:space="preserve"> te je utvrđeno da je stečajni dužnik vlasnik nekretnina navedenih u izreci ovog Zaključka.</w:t>
      </w:r>
    </w:p>
    <w:p w:rsidRDefault="001B0818" w:rsidP="00E36375" w:rsidR="001B0818">
      <w:pPr>
        <w:pStyle w:val="Tijeloteksta"/>
      </w:pPr>
      <w:r>
        <w:tab/>
        <w:t>Slijedom navedenog valjalo je odlučiti kao u izreci</w:t>
      </w:r>
      <w:r w:rsidR="00E21141">
        <w:t xml:space="preserve"> a sukladno čl. 133 SZ</w:t>
      </w:r>
      <w:r>
        <w:t>.</w:t>
      </w:r>
    </w:p>
    <w:p w:rsidRDefault="001B0818" w:rsidP="00E36375" w:rsidR="001B0818">
      <w:pPr>
        <w:pStyle w:val="Tijeloteksta"/>
      </w:pPr>
    </w:p>
    <w:p w:rsidRDefault="00832949" w:rsidP="00E36375" w:rsidR="00832949" w:rsidRPr="00E36375">
      <w:pPr>
        <w:pStyle w:val="Tijeloteksta"/>
      </w:pPr>
    </w:p>
    <w:p w:rsidRDefault="0062505C" w:rsidP="00792B90" w:rsidR="00BB210D">
      <w:pPr>
        <w:pStyle w:val="Tijeloteksta"/>
        <w:jc w:val="center"/>
      </w:pPr>
      <w:r>
        <w:t xml:space="preserve">U </w:t>
      </w:r>
      <w:r w:rsidR="0033269D">
        <w:t>Osijeku</w:t>
      </w:r>
      <w:r w:rsidR="00260FFD">
        <w:t xml:space="preserve"> </w:t>
      </w:r>
      <w:r w:rsidR="00BA347F">
        <w:t>17. travnja</w:t>
      </w:r>
      <w:r w:rsidR="001B0818">
        <w:t xml:space="preserve"> 2018. g.</w:t>
      </w:r>
    </w:p>
    <w:p w:rsidRDefault="00973B69" w:rsidP="00792B90" w:rsidR="00973B69">
      <w:pPr>
        <w:pStyle w:val="Tijeloteksta"/>
        <w:jc w:val="center"/>
      </w:pPr>
    </w:p>
    <w:p w:rsidRDefault="001573A0" w:rsidP="001573A0" w:rsidR="007B1032">
      <w:pPr>
        <w:pStyle w:val="Tijeloteksta"/>
        <w:tabs>
          <w:tab w:pos="5820" w:val="left"/>
        </w:tabs>
        <w:jc w:val="left"/>
      </w:pPr>
      <w:r>
        <w:tab/>
      </w:r>
    </w:p>
    <w:p w:rsidRDefault="0004597F" w:rsidP="004F0544" w:rsidR="0004597F">
      <w:pPr>
        <w:pStyle w:val="Tijeloteksta"/>
        <w:jc w:val="left"/>
      </w:pPr>
      <w:r>
        <w:t>Zapisničar</w:t>
      </w:r>
      <w:r w:rsidR="004F0544">
        <w:tab/>
      </w:r>
      <w:r w:rsidR="004F0544">
        <w:tab/>
      </w:r>
      <w:r w:rsidR="004F0544">
        <w:tab/>
      </w:r>
      <w:r w:rsidR="004F0544">
        <w:tab/>
      </w:r>
      <w:r w:rsidR="004F0544">
        <w:tab/>
      </w:r>
      <w:r w:rsidR="004F0544">
        <w:tab/>
      </w:r>
      <w:r w:rsidR="004F0544">
        <w:tab/>
        <w:t>STEČAJNA SUTKINJA</w:t>
      </w:r>
    </w:p>
    <w:p w:rsidRDefault="009E536C" w:rsidP="001573A0" w:rsidR="007B1032">
      <w:pPr>
        <w:jc w:val="both"/>
      </w:pPr>
      <w:r>
        <w:t>Danijela Sekulić</w:t>
      </w:r>
      <w:r w:rsidR="004F0544">
        <w:tab/>
      </w:r>
      <w:r w:rsidR="004F0544">
        <w:tab/>
      </w:r>
      <w:r w:rsidR="004F0544">
        <w:tab/>
      </w:r>
      <w:r w:rsidR="004F0544">
        <w:tab/>
      </w:r>
      <w:r w:rsidR="004F0544">
        <w:tab/>
      </w:r>
      <w:r w:rsidR="004F0544">
        <w:tab/>
      </w:r>
      <w:r w:rsidR="004F0544">
        <w:tab/>
        <w:t>Nada Roso</w:t>
      </w:r>
    </w:p>
    <w:p w:rsidRDefault="004F0544" w:rsidP="0008411E" w:rsidR="00F10E0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 w:rsidR="000632E2">
        <w:tab/>
      </w:r>
      <w:r w:rsidR="000632E2">
        <w:tab/>
      </w:r>
      <w:r w:rsidR="000632E2">
        <w:tab/>
      </w:r>
      <w:r w:rsidR="000632E2">
        <w:tab/>
      </w:r>
      <w:r w:rsidR="000632E2">
        <w:tab/>
      </w:r>
      <w:r w:rsidR="000632E2">
        <w:tab/>
      </w:r>
      <w:r w:rsidR="0004597F">
        <w:t xml:space="preserve">   </w:t>
      </w:r>
      <w:r w:rsidR="00FB6792">
        <w:t xml:space="preserve">      </w:t>
      </w:r>
      <w:r w:rsidR="0004597F">
        <w:t xml:space="preserve"> </w:t>
      </w:r>
    </w:p>
    <w:p w:rsidRDefault="00F1706F" w:rsidP="00F1706F" w:rsidR="00F1706F">
      <w:pPr>
        <w:rPr>
          <w:bCs/>
        </w:rPr>
      </w:pPr>
      <w:r>
        <w:rPr>
          <w:bCs/>
        </w:rPr>
        <w:t>POUKA O PRAVNOM LIJEKU:</w:t>
      </w:r>
    </w:p>
    <w:p w:rsidRDefault="00F1706F" w:rsidP="00F1706F" w:rsidR="0004597F">
      <w:pPr>
        <w:rPr>
          <w:bCs/>
        </w:rPr>
      </w:pPr>
      <w:r>
        <w:rPr>
          <w:bCs/>
        </w:rPr>
        <w:t>Protiv zaključka nije dopušten pravni lijek.</w:t>
      </w:r>
    </w:p>
    <w:p w:rsidRDefault="00F10E0B" w:rsidP="00F1706F" w:rsidR="00F10E0B">
      <w:pPr>
        <w:rPr>
          <w:bCs/>
        </w:rPr>
      </w:pPr>
    </w:p>
    <w:p w:rsidRDefault="0004597F" w:rsidP="00F1706F" w:rsidR="0004597F">
      <w:pPr>
        <w:rPr>
          <w:bCs/>
        </w:rPr>
      </w:pPr>
      <w:r>
        <w:rPr>
          <w:bCs/>
        </w:rPr>
        <w:t xml:space="preserve">DNA </w:t>
      </w:r>
    </w:p>
    <w:p w:rsidRDefault="00832949" w:rsidP="004A5422" w:rsidR="00C11D83">
      <w:pPr>
        <w:numPr>
          <w:ilvl w:val="0"/>
          <w:numId w:val="4"/>
        </w:numPr>
        <w:rPr>
          <w:bCs/>
        </w:rPr>
      </w:pPr>
      <w:proofErr w:type="spellStart"/>
      <w:r>
        <w:rPr>
          <w:bCs/>
        </w:rPr>
        <w:t>zk</w:t>
      </w:r>
      <w:proofErr w:type="spellEnd"/>
      <w:r>
        <w:rPr>
          <w:bCs/>
        </w:rPr>
        <w:t xml:space="preserve">. odjel </w:t>
      </w:r>
      <w:r w:rsidR="00E21141">
        <w:rPr>
          <w:bCs/>
        </w:rPr>
        <w:t xml:space="preserve">B. Manastir uz </w:t>
      </w:r>
      <w:proofErr w:type="spellStart"/>
      <w:r w:rsidR="00E21141">
        <w:rPr>
          <w:bCs/>
        </w:rPr>
        <w:t>rj</w:t>
      </w:r>
      <w:proofErr w:type="spellEnd"/>
      <w:r w:rsidR="00E21141">
        <w:rPr>
          <w:bCs/>
        </w:rPr>
        <w:t>. o nastavku postupka od 16.3.2016</w:t>
      </w:r>
      <w:r w:rsidR="001B0818">
        <w:rPr>
          <w:bCs/>
        </w:rPr>
        <w:t>. g. s potvrdom pravomoćnosti</w:t>
      </w:r>
    </w:p>
    <w:p w:rsidRDefault="00717266" w:rsidP="004A5422" w:rsidR="00717266">
      <w:pPr>
        <w:numPr>
          <w:ilvl w:val="0"/>
          <w:numId w:val="4"/>
        </w:numPr>
        <w:rPr>
          <w:bCs/>
        </w:rPr>
      </w:pPr>
      <w:r>
        <w:rPr>
          <w:bCs/>
        </w:rPr>
        <w:t>e-</w:t>
      </w:r>
      <w:proofErr w:type="spellStart"/>
      <w:r>
        <w:rPr>
          <w:bCs/>
        </w:rPr>
        <w:t>ogl</w:t>
      </w:r>
      <w:proofErr w:type="spellEnd"/>
      <w:r>
        <w:rPr>
          <w:bCs/>
        </w:rPr>
        <w:t xml:space="preserve">. pl. </w:t>
      </w:r>
    </w:p>
    <w:p w:rsidRDefault="001B0818" w:rsidP="004A5422" w:rsidR="00832949">
      <w:pPr>
        <w:numPr>
          <w:ilvl w:val="0"/>
          <w:numId w:val="4"/>
        </w:numPr>
        <w:rPr>
          <w:bCs/>
        </w:rPr>
      </w:pPr>
      <w:r>
        <w:rPr>
          <w:bCs/>
        </w:rPr>
        <w:t>k-</w:t>
      </w:r>
      <w:r w:rsidR="00E21141">
        <w:rPr>
          <w:bCs/>
        </w:rPr>
        <w:t>17.5.</w:t>
      </w:r>
    </w:p>
    <w:p w:rsidRDefault="004A5422" w:rsidP="004A5422" w:rsidR="004A5422">
      <w:pPr>
        <w:rPr>
          <w:bCs/>
        </w:rPr>
      </w:pPr>
    </w:p>
    <w:p w:rsidRDefault="004A5422" w:rsidP="004A5422" w:rsidR="004A5422">
      <w:pPr>
        <w:rPr>
          <w:bCs/>
        </w:rPr>
      </w:pPr>
    </w:p>
    <w:p w:rsidRDefault="00BB210D" w:rsidR="00BB210D">
      <w:pPr>
        <w:pStyle w:val="Tijeloteksta"/>
      </w:pPr>
    </w:p>
    <w:p w:rsidRDefault="009E536C" w:rsidR="009E536C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F10E0B" w:rsidR="00F10E0B">
      <w:pPr>
        <w:pStyle w:val="Tijeloteksta"/>
      </w:pPr>
    </w:p>
    <w:p w:rsidRDefault="00F10E0B" w:rsidR="00F10E0B">
      <w:pPr>
        <w:pStyle w:val="Tijeloteksta"/>
      </w:pPr>
    </w:p>
    <w:p w:rsidRDefault="00F10E0B" w:rsidR="00F10E0B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832949" w:rsidR="00832949">
      <w:pPr>
        <w:pStyle w:val="Tijeloteksta"/>
      </w:pPr>
    </w:p>
    <w:p w:rsidRDefault="00832949" w:rsidR="00832949">
      <w:pPr>
        <w:pStyle w:val="Tijeloteksta"/>
      </w:pPr>
    </w:p>
    <w:p w:rsidRDefault="00832949" w:rsidR="00832949">
      <w:pPr>
        <w:pStyle w:val="Tijeloteksta"/>
      </w:pPr>
    </w:p>
    <w:p w:rsidRDefault="00832949" w:rsidR="00832949">
      <w:pPr>
        <w:pStyle w:val="Tijeloteksta"/>
      </w:pPr>
    </w:p>
    <w:p w:rsidRDefault="00832949" w:rsidR="00832949">
      <w:pPr>
        <w:pStyle w:val="Tijeloteksta"/>
      </w:pPr>
    </w:p>
    <w:p w:rsidRDefault="00832949" w:rsidR="00832949">
      <w:pPr>
        <w:pStyle w:val="Tijeloteksta"/>
      </w:pPr>
    </w:p>
    <w:p w:rsidRDefault="00832949" w:rsidR="00832949">
      <w:pPr>
        <w:pStyle w:val="Tijeloteksta"/>
      </w:pPr>
    </w:p>
    <w:p w:rsidRDefault="00832949" w:rsidR="00832949">
      <w:pPr>
        <w:pStyle w:val="Tijeloteksta"/>
      </w:pPr>
    </w:p>
    <w:p w:rsidRDefault="00832949" w:rsidR="00832949">
      <w:pPr>
        <w:pStyle w:val="Tijeloteksta"/>
      </w:pPr>
    </w:p>
    <w:p w:rsidRDefault="00832949" w:rsidR="00832949">
      <w:pPr>
        <w:pStyle w:val="Tijeloteksta"/>
      </w:pPr>
    </w:p>
    <w:p w:rsidRDefault="00832949" w:rsidR="00832949">
      <w:pPr>
        <w:pStyle w:val="Tijeloteksta"/>
      </w:pPr>
    </w:p>
    <w:p w:rsidRDefault="00832949" w:rsidR="00832949">
      <w:pPr>
        <w:pStyle w:val="Tijeloteksta"/>
      </w:pPr>
    </w:p>
    <w:p w:rsidRDefault="00832949" w:rsidR="00832949">
      <w:pPr>
        <w:pStyle w:val="Tijeloteksta"/>
      </w:pPr>
    </w:p>
    <w:p w:rsidRDefault="00832949" w:rsidR="00832949">
      <w:pPr>
        <w:pStyle w:val="Tijeloteksta"/>
      </w:pPr>
    </w:p>
    <w:p w:rsidRDefault="00832949" w:rsidR="00832949">
      <w:pPr>
        <w:pStyle w:val="Tijeloteksta"/>
      </w:pPr>
    </w:p>
    <w:p w:rsidRDefault="00832949" w:rsidR="00832949">
      <w:pPr>
        <w:pStyle w:val="Tijeloteksta"/>
      </w:pPr>
    </w:p>
    <w:p w:rsidRDefault="00832949" w:rsidR="00832949">
      <w:pPr>
        <w:pStyle w:val="Tijeloteksta"/>
      </w:pPr>
    </w:p>
    <w:p w:rsidRDefault="00832949" w:rsidR="00832949">
      <w:pPr>
        <w:pStyle w:val="Tijeloteksta"/>
      </w:pPr>
    </w:p>
    <w:p w:rsidRDefault="00832949" w:rsidR="00832949">
      <w:pPr>
        <w:pStyle w:val="Tijeloteksta"/>
      </w:pPr>
    </w:p>
    <w:p w:rsidRDefault="00832949" w:rsidR="00832949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9E536C" w:rsidR="009E536C">
      <w:pPr>
        <w:pStyle w:val="Tijeloteksta"/>
      </w:pPr>
      <w:bookmarkStart w:name="_GoBack" w:id="0"/>
      <w:bookmarkEnd w:id="0"/>
    </w:p>
    <w:sectPr w:rsidR="009E536C">
      <w:headerReference w:type="default" r:id="rId11"/>
      <w:pgSz w:code="9" w:h="16838" w:w="11906"/>
      <w:pgMar w:gutter="0" w:footer="709" w:header="709" w:left="1704" w:bottom="1418" w:right="1418" w:top="128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349E" w:rsidP="004A5422" w:rsidR="0079349E">
      <w:r>
        <w:separator/>
      </w:r>
    </w:p>
  </w:endnote>
  <w:endnote w:id="0" w:type="continuationSeparator">
    <w:p w:rsidRDefault="0079349E" w:rsidP="004A5422" w:rsidR="007934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349E" w:rsidP="004A5422" w:rsidR="0079349E">
      <w:r>
        <w:separator/>
      </w:r>
    </w:p>
  </w:footnote>
  <w:footnote w:id="0" w:type="continuationSeparator">
    <w:p w:rsidRDefault="0079349E" w:rsidP="004A5422" w:rsidR="007934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5422" w:rsidR="004A542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F4900">
      <w:rPr>
        <w:noProof/>
      </w:rPr>
      <w:t>1</w:t>
    </w:r>
    <w:r>
      <w:fldChar w:fldCharType="end"/>
    </w:r>
  </w:p>
  <w:p w:rsidRDefault="00832949" w:rsidP="00832949" w:rsidR="00832949" w:rsidRPr="00832949">
    <w:pPr>
      <w:pStyle w:val="Bezproreda"/>
      <w:jc w:val="right"/>
      <w:rPr>
        <w:rFonts w:hAnsi="Times New Roman" w:ascii="Times New Roman"/>
        <w:sz w:val="24"/>
        <w:szCs w:val="24"/>
      </w:rPr>
    </w:pPr>
    <w:r w:rsidRPr="00332554">
      <w:rPr>
        <w:rFonts w:hAnsi="Times New Roman" w:ascii="Times New Roman"/>
        <w:sz w:val="24"/>
        <w:szCs w:val="24"/>
      </w:rPr>
      <w:t>6 St-</w:t>
    </w:r>
    <w:r w:rsidR="00BA347F">
      <w:rPr>
        <w:rFonts w:hAnsi="Times New Roman" w:ascii="Times New Roman"/>
        <w:sz w:val="24"/>
        <w:szCs w:val="24"/>
      </w:rPr>
      <w:t>165/15-65</w:t>
    </w:r>
  </w:p>
  <w:p w:rsidRDefault="004A5422" w:rsidR="004A542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6D0428"/>
    <w:multiLevelType w:val="hybridMultilevel"/>
    <w:tmpl w:val="9974605E"/>
    <w:lvl w:tplc="2AD817BC" w:ilvl="0">
      <w:start w:val="14"/>
      <w:numFmt w:val="decimal"/>
      <w:lvlText w:val="%1."/>
      <w:lvlJc w:val="left"/>
      <w:pPr>
        <w:ind w:hanging="360" w:left="9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AD67C3F"/>
    <w:multiLevelType w:val="hybridMultilevel"/>
    <w:tmpl w:val="8FE6E0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2D40DD"/>
    <w:multiLevelType w:val="hybridMultilevel"/>
    <w:tmpl w:val="A1689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287966"/>
    <w:multiLevelType w:val="hybridMultilevel"/>
    <w:tmpl w:val="CC185F6E"/>
    <w:lvl w:tplc="5F6E9C5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C8E5079"/>
    <w:multiLevelType w:val="hybridMultilevel"/>
    <w:tmpl w:val="8730C61C"/>
    <w:lvl w:tplc="713A245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42E7534B"/>
    <w:multiLevelType w:val="hybridMultilevel"/>
    <w:tmpl w:val="7B5E37F6"/>
    <w:lvl w:tplc="041A000F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CA76D0F"/>
    <w:multiLevelType w:val="hybridMultilevel"/>
    <w:tmpl w:val="452046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02A7A68"/>
    <w:multiLevelType w:val="hybridMultilevel"/>
    <w:tmpl w:val="5EA672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7555AAF"/>
    <w:multiLevelType w:val="hybridMultilevel"/>
    <w:tmpl w:val="A218DC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11"/>
  </w:num>
  <w:num w:numId="3">
    <w:abstractNumId w:val="8"/>
  </w:num>
  <w:num w:numId="4">
    <w:abstractNumId w:val="6"/>
  </w:num>
  <w:num w:numId="5">
    <w:abstractNumId w:val="2"/>
  </w:num>
  <w:num w:numId="6">
    <w:abstractNumId w:val="3"/>
  </w:num>
  <w:num w:numId="7">
    <w:abstractNumId w:val="4"/>
  </w:num>
  <w:num w:numId="8">
    <w:abstractNumId w:val="9"/>
  </w:num>
  <w:num w:numId="9">
    <w:abstractNumId w:val="10"/>
  </w:num>
  <w:num w:numId="10">
    <w:abstractNumId w:val="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7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20263"/>
    <w:rsid w:val="0002430D"/>
    <w:rsid w:val="00035ACA"/>
    <w:rsid w:val="0004597F"/>
    <w:rsid w:val="000632E2"/>
    <w:rsid w:val="0008411E"/>
    <w:rsid w:val="00092D87"/>
    <w:rsid w:val="000E4B55"/>
    <w:rsid w:val="00133CAF"/>
    <w:rsid w:val="00137863"/>
    <w:rsid w:val="00157286"/>
    <w:rsid w:val="001573A0"/>
    <w:rsid w:val="00157461"/>
    <w:rsid w:val="00167143"/>
    <w:rsid w:val="00172A7B"/>
    <w:rsid w:val="00182F2F"/>
    <w:rsid w:val="001A4785"/>
    <w:rsid w:val="001B0818"/>
    <w:rsid w:val="001C0F29"/>
    <w:rsid w:val="0024610C"/>
    <w:rsid w:val="002553C1"/>
    <w:rsid w:val="00260FFD"/>
    <w:rsid w:val="00297D28"/>
    <w:rsid w:val="002A77C2"/>
    <w:rsid w:val="002C2752"/>
    <w:rsid w:val="0032250B"/>
    <w:rsid w:val="0033269D"/>
    <w:rsid w:val="00334206"/>
    <w:rsid w:val="003436A9"/>
    <w:rsid w:val="00381BC1"/>
    <w:rsid w:val="003B6B24"/>
    <w:rsid w:val="003C1A32"/>
    <w:rsid w:val="003E6A42"/>
    <w:rsid w:val="003F4900"/>
    <w:rsid w:val="0042787A"/>
    <w:rsid w:val="00430241"/>
    <w:rsid w:val="004446BE"/>
    <w:rsid w:val="004569C8"/>
    <w:rsid w:val="00483075"/>
    <w:rsid w:val="004909AC"/>
    <w:rsid w:val="0049290D"/>
    <w:rsid w:val="004A5422"/>
    <w:rsid w:val="004B326C"/>
    <w:rsid w:val="004D1B08"/>
    <w:rsid w:val="004E044B"/>
    <w:rsid w:val="004F0544"/>
    <w:rsid w:val="00502E99"/>
    <w:rsid w:val="00520114"/>
    <w:rsid w:val="00544009"/>
    <w:rsid w:val="00567EA1"/>
    <w:rsid w:val="005709F5"/>
    <w:rsid w:val="005A4A48"/>
    <w:rsid w:val="005C5406"/>
    <w:rsid w:val="005E3291"/>
    <w:rsid w:val="005F68FD"/>
    <w:rsid w:val="0061254C"/>
    <w:rsid w:val="006127EF"/>
    <w:rsid w:val="00623EEF"/>
    <w:rsid w:val="0062505C"/>
    <w:rsid w:val="00636AFF"/>
    <w:rsid w:val="00636F03"/>
    <w:rsid w:val="00665EDE"/>
    <w:rsid w:val="0071540A"/>
    <w:rsid w:val="00717266"/>
    <w:rsid w:val="00755DC7"/>
    <w:rsid w:val="007712AC"/>
    <w:rsid w:val="00785253"/>
    <w:rsid w:val="00791A67"/>
    <w:rsid w:val="00792B90"/>
    <w:rsid w:val="0079349E"/>
    <w:rsid w:val="007A1B10"/>
    <w:rsid w:val="007A28B1"/>
    <w:rsid w:val="007B1032"/>
    <w:rsid w:val="007D2538"/>
    <w:rsid w:val="007F6316"/>
    <w:rsid w:val="00832949"/>
    <w:rsid w:val="008505E0"/>
    <w:rsid w:val="008705E3"/>
    <w:rsid w:val="00884167"/>
    <w:rsid w:val="008A3183"/>
    <w:rsid w:val="008A7160"/>
    <w:rsid w:val="008B7905"/>
    <w:rsid w:val="008C16A1"/>
    <w:rsid w:val="00940156"/>
    <w:rsid w:val="00951182"/>
    <w:rsid w:val="009676DC"/>
    <w:rsid w:val="0097129F"/>
    <w:rsid w:val="00973B69"/>
    <w:rsid w:val="009D5986"/>
    <w:rsid w:val="009E536C"/>
    <w:rsid w:val="009F1EB9"/>
    <w:rsid w:val="009F5825"/>
    <w:rsid w:val="00AA2CB1"/>
    <w:rsid w:val="00AA50F1"/>
    <w:rsid w:val="00B073C7"/>
    <w:rsid w:val="00B46836"/>
    <w:rsid w:val="00B655F7"/>
    <w:rsid w:val="00B90BE2"/>
    <w:rsid w:val="00BA347F"/>
    <w:rsid w:val="00BA45E2"/>
    <w:rsid w:val="00BB210D"/>
    <w:rsid w:val="00BB5CE6"/>
    <w:rsid w:val="00BC21E8"/>
    <w:rsid w:val="00BD54E6"/>
    <w:rsid w:val="00BD68FC"/>
    <w:rsid w:val="00BF61F7"/>
    <w:rsid w:val="00C11D83"/>
    <w:rsid w:val="00C21D09"/>
    <w:rsid w:val="00C64FE8"/>
    <w:rsid w:val="00C72FD4"/>
    <w:rsid w:val="00C851C0"/>
    <w:rsid w:val="00CB1949"/>
    <w:rsid w:val="00CF4794"/>
    <w:rsid w:val="00D267B2"/>
    <w:rsid w:val="00D85C47"/>
    <w:rsid w:val="00D960F3"/>
    <w:rsid w:val="00DD4E91"/>
    <w:rsid w:val="00DF7D1F"/>
    <w:rsid w:val="00E125B8"/>
    <w:rsid w:val="00E16432"/>
    <w:rsid w:val="00E21141"/>
    <w:rsid w:val="00E2757E"/>
    <w:rsid w:val="00E36375"/>
    <w:rsid w:val="00E54436"/>
    <w:rsid w:val="00E55347"/>
    <w:rsid w:val="00E55F17"/>
    <w:rsid w:val="00E57CCD"/>
    <w:rsid w:val="00E866C6"/>
    <w:rsid w:val="00F10E0B"/>
    <w:rsid w:val="00F1706F"/>
    <w:rsid w:val="00F3776A"/>
    <w:rsid w:val="00F51A8B"/>
    <w:rsid w:val="00F775BD"/>
    <w:rsid w:val="00FB6792"/>
    <w:rsid w:val="00FC7A48"/>
    <w:rsid w:val="00FD1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33269D"/>
    <w:rPr>
      <w:sz w:val="24"/>
      <w:szCs w:val="24"/>
    </w:rPr>
  </w:style>
  <w:style w:styleId="Naglaeno" w:type="character">
    <w:name w:val="Strong"/>
    <w:qFormat/>
    <w:rsid w:val="004446BE"/>
    <w:rPr>
      <w:b/>
      <w:bCs/>
    </w:rPr>
  </w:style>
  <w:style w:styleId="Naslov" w:type="paragraph">
    <w:name w:val="Title"/>
    <w:basedOn w:val="Normal"/>
    <w:next w:val="Normal"/>
    <w:link w:val="NaslovChar"/>
    <w:qFormat/>
    <w:rsid w:val="004A5422"/>
    <w:pPr>
      <w:spacing w:after="60" w:before="240"/>
      <w:jc w:val="center"/>
      <w:outlineLvl w:val="0"/>
    </w:pPr>
    <w:rPr>
      <w:rFonts w:hAnsi="Cambria" w:ascii="Cambria"/>
      <w:b/>
      <w:bCs/>
      <w:kern w:val="28"/>
      <w:sz w:val="32"/>
      <w:szCs w:val="32"/>
    </w:rPr>
  </w:style>
  <w:style w:customStyle="true" w:styleId="NaslovChar" w:type="character">
    <w:name w:val="Naslov Char"/>
    <w:link w:val="Naslov"/>
    <w:rsid w:val="004A5422"/>
    <w:rPr>
      <w:rFonts w:cs="Times New Roman" w:eastAsia="Times New Roman" w:hAnsi="Cambria" w:ascii="Cambria"/>
      <w:b/>
      <w:bCs/>
      <w:kern w:val="28"/>
      <w:sz w:val="32"/>
      <w:szCs w:val="32"/>
    </w:rPr>
  </w:style>
  <w:style w:styleId="Zaglavlje" w:type="paragraph">
    <w:name w:val="header"/>
    <w:basedOn w:val="Normal"/>
    <w:link w:val="ZaglavljeChar"/>
    <w:uiPriority w:val="99"/>
    <w:rsid w:val="004A542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5422"/>
    <w:rPr>
      <w:sz w:val="24"/>
      <w:szCs w:val="24"/>
    </w:rPr>
  </w:style>
  <w:style w:styleId="Podnoje" w:type="paragraph">
    <w:name w:val="footer"/>
    <w:basedOn w:val="Normal"/>
    <w:link w:val="PodnojeChar"/>
    <w:rsid w:val="004A54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5422"/>
    <w:rPr>
      <w:sz w:val="24"/>
      <w:szCs w:val="24"/>
    </w:rPr>
  </w:style>
  <w:style w:styleId="Bezproreda" w:type="paragraph">
    <w:name w:val="No Spacing"/>
    <w:uiPriority w:val="1"/>
    <w:qFormat/>
    <w:rsid w:val="007F6316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link w:val="OdlomakpopisaChar"/>
    <w:uiPriority w:val="34"/>
    <w:qFormat/>
    <w:rsid w:val="001573A0"/>
    <w:pPr>
      <w:ind w:left="708"/>
    </w:pPr>
  </w:style>
  <w:style w:customStyle="true" w:styleId="OdlomakpopisaChar" w:type="character">
    <w:name w:val="Odlomak popisa Char"/>
    <w:link w:val="Odlomakpopisa"/>
    <w:uiPriority w:val="34"/>
    <w:locked/>
    <w:rsid w:val="00502E9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490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F490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F490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490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490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33269D"/>
    <w:rPr>
      <w:sz w:val="24"/>
      <w:szCs w:val="24"/>
    </w:rPr>
  </w:style>
  <w:style w:styleId="Naglaeno" w:type="character">
    <w:name w:val="Strong"/>
    <w:qFormat/>
    <w:rsid w:val="004446BE"/>
    <w:rPr>
      <w:b/>
      <w:bCs/>
    </w:rPr>
  </w:style>
  <w:style w:styleId="Naslov" w:type="paragraph">
    <w:name w:val="Title"/>
    <w:basedOn w:val="Normal"/>
    <w:next w:val="Normal"/>
    <w:link w:val="NaslovChar"/>
    <w:qFormat/>
    <w:rsid w:val="004A5422"/>
    <w:pPr>
      <w:spacing w:after="60" w:before="24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customStyle="1" w:styleId="NaslovChar" w:type="character">
    <w:name w:val="Naslov Char"/>
    <w:link w:val="Naslov"/>
    <w:rsid w:val="004A5422"/>
    <w:rPr>
      <w:rFonts w:ascii="Cambria" w:cs="Times New Roman" w:eastAsia="Times New Roman" w:hAnsi="Cambria"/>
      <w:b/>
      <w:bCs/>
      <w:kern w:val="28"/>
      <w:sz w:val="32"/>
      <w:szCs w:val="32"/>
    </w:rPr>
  </w:style>
  <w:style w:styleId="Zaglavlje" w:type="paragraph">
    <w:name w:val="header"/>
    <w:basedOn w:val="Normal"/>
    <w:link w:val="ZaglavljeChar"/>
    <w:uiPriority w:val="99"/>
    <w:rsid w:val="004A542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5422"/>
    <w:rPr>
      <w:sz w:val="24"/>
      <w:szCs w:val="24"/>
    </w:rPr>
  </w:style>
  <w:style w:styleId="Podnoje" w:type="paragraph">
    <w:name w:val="footer"/>
    <w:basedOn w:val="Normal"/>
    <w:link w:val="PodnojeChar"/>
    <w:rsid w:val="004A54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5422"/>
    <w:rPr>
      <w:sz w:val="24"/>
      <w:szCs w:val="24"/>
    </w:rPr>
  </w:style>
  <w:style w:styleId="Bezproreda" w:type="paragraph">
    <w:name w:val="No Spacing"/>
    <w:uiPriority w:val="1"/>
    <w:qFormat/>
    <w:rsid w:val="007F6316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link w:val="OdlomakpopisaChar"/>
    <w:uiPriority w:val="34"/>
    <w:qFormat/>
    <w:rsid w:val="001573A0"/>
    <w:pPr>
      <w:ind w:left="708"/>
    </w:pPr>
  </w:style>
  <w:style w:customStyle="1" w:styleId="OdlomakpopisaChar" w:type="character">
    <w:name w:val="Odlomak popisa Char"/>
    <w:link w:val="Odlomakpopisa"/>
    <w:uiPriority w:val="34"/>
    <w:locked/>
    <w:rsid w:val="00502E9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490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F490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F490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490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490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621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55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</izvorni_sadrzaj>
    <derivirana_varijabla naziv="DomainObject.Predmet.Broj_1">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2015.</izvorni_sadrzaj>
    <derivirana_varijabla naziv="DomainObject.Predmet.DatumOsnivanja_1">17.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St-165/2015</izvorni_sadrzaj>
    <derivirana_varijabla naziv="DomainObject.Predmet.OznakaBroj_1">St-165/2015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HIPON d.o.o. za uvoz i izvoz</izvorni_sadrzaj>
    <derivirana_varijabla naziv="DomainObject.Predmet.ProtustrankaFormated_1">  HIPON d.o.o. za uvoz i izvoz</derivirana_varijabla>
  </DomainObject.Predmet.ProtustrankaFormated>
  <DomainObject.Predmet.ProtustrankaFormatedOIB>
    <izvorni_sadrzaj>  HIPON d.o.o. za uvoz i izvoz, OIB 02586634663</izvorni_sadrzaj>
    <derivirana_varijabla naziv="DomainObject.Predmet.ProtustrankaFormatedOIB_1">  HIPON d.o.o. za uvoz i izvoz, OIB 02586634663</derivirana_varijabla>
  </DomainObject.Predmet.ProtustrankaFormatedOIB>
  <DomainObject.Predmet.ProtustrankaFormatedWithAdress>
    <izvorni_sadrzaj> HIPON d.o.o. za uvoz i izvoz, Kralja Zvonimira 51, 31300 Beli Manastir</izvorni_sadrzaj>
    <derivirana_varijabla naziv="DomainObject.Predmet.ProtustrankaFormatedWithAdress_1"> HIPON d.o.o. za uvoz i izvoz, Kralja Zvonimira 51, 31300 Beli Manastir</derivirana_varijabla>
  </DomainObject.Predmet.ProtustrankaFormatedWithAdress>
  <DomainObject.Predmet.ProtustrankaFormatedWithAdressOIB>
    <izvorni_sadrzaj> HIPON d.o.o. za uvoz i izvoz, OIB 02586634663, Kralja Zvonimira 51, 31300 Beli Manastir</izvorni_sadrzaj>
    <derivirana_varijabla naziv="DomainObject.Predmet.ProtustrankaFormatedWithAdressOIB_1"> HIPON d.o.o. za uvoz i izvoz, OIB 02586634663, Kralja Zvonimira 51, 31300 Beli Manastir</derivirana_varijabla>
  </DomainObject.Predmet.ProtustrankaFormatedWithAdressOIB>
  <DomainObject.Predmet.ProtustrankaWithAdress>
    <izvorni_sadrzaj>HIPON d.o.o. za uvoz i izvoz Kralja Zvonimira 51, 31300 Beli Manastir</izvorni_sadrzaj>
    <derivirana_varijabla naziv="DomainObject.Predmet.ProtustrankaWithAdress_1">HIPON d.o.o. za uvoz i izvoz Kralja Zvonimira 51, 31300 Beli Manastir</derivirana_varijabla>
  </DomainObject.Predmet.ProtustrankaWithAdress>
  <DomainObject.Predmet.ProtustrankaWithAdressOIB>
    <izvorni_sadrzaj>HIPON d.o.o. za uvoz i izvoz, OIB 02586634663, Kralja Zvonimira 51, 31300 Beli Manastir</izvorni_sadrzaj>
    <derivirana_varijabla naziv="DomainObject.Predmet.ProtustrankaWithAdressOIB_1">HIPON d.o.o. za uvoz i izvoz, OIB 02586634663, Kralja Zvonimira 51, 31300 Beli Manastir</derivirana_varijabla>
  </DomainObject.Predmet.ProtustrankaWithAdressOIB>
  <DomainObject.Predmet.ProtustrankaNazivFormated>
    <izvorni_sadrzaj>HIPON d.o.o. za uvoz i izvoz</izvorni_sadrzaj>
    <derivirana_varijabla naziv="DomainObject.Predmet.ProtustrankaNazivFormated_1">HIPON d.o.o. za uvoz i izvoz</derivirana_varijabla>
  </DomainObject.Predmet.ProtustrankaNazivFormated>
  <DomainObject.Predmet.ProtustrankaNazivFormatedOIB>
    <izvorni_sadrzaj>HIPON d.o.o. za uvoz i izvoz, OIB 02586634663</izvorni_sadrzaj>
    <derivirana_varijabla naziv="DomainObject.Predmet.ProtustrankaNazivFormatedOIB_1">HIPON d.o.o. za uvoz i izvoz, OIB 02586634663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MR PU PODRUČNI URED OSIJEK</izvorni_sadrzaj>
    <derivirana_varijabla naziv="DomainObject.Predmet.StrankaFormated_1">  RH MR PU PODRUČNI URED OSIJEK</derivirana_varijabla>
  </DomainObject.Predmet.StrankaFormated>
  <DomainObject.Predmet.StrankaFormatedOIB>
    <izvorni_sadrzaj>  RH MR PU PODRUČNI URED OSIJEK, OIB 18683136487</izvorni_sadrzaj>
    <derivirana_varijabla naziv="DomainObject.Predmet.StrankaFormatedOIB_1">  RH MR PU PODRUČNI URED OSIJEK, OIB 18683136487</derivirana_varijabla>
  </DomainObject.Predmet.StrankaFormatedOIB>
  <DomainObject.Predmet.StrankaFormatedWithAdress>
    <izvorni_sadrzaj> RH MR PU PODRUČNI URED OSIJEK</izvorni_sadrzaj>
    <derivirana_varijabla naziv="DomainObject.Predmet.StrankaFormatedWithAdress_1"> RH MR PU PODRUČNI URED OSIJEK</derivirana_varijabla>
  </DomainObject.Predmet.StrankaFormatedWithAdress>
  <DomainObject.Predmet.StrankaFormatedWithAdressOIB>
    <izvorni_sadrzaj> RH MR PU PODRUČNI URED OSIJEK, OIB 18683136487</izvorni_sadrzaj>
    <derivirana_varijabla naziv="DomainObject.Predmet.StrankaFormatedWithAdressOIB_1"> RH MR PU PODRUČNI URED OSIJEK, OIB 18683136487</derivirana_varijabla>
  </DomainObject.Predmet.StrankaFormatedWithAdressOIB>
  <DomainObject.Predmet.StrankaWithAdress>
    <izvorni_sadrzaj>RH MR PU PODRUČNI URED OSIJEK </izvorni_sadrzaj>
    <derivirana_varijabla naziv="DomainObject.Predmet.StrankaWithAdress_1">RH MR PU PODRUČNI URED OSIJEK </derivirana_varijabla>
  </DomainObject.Predmet.StrankaWithAdress>
  <DomainObject.Predmet.StrankaWithAdressOIB>
    <izvorni_sadrzaj>RH MR PU PODRUČNI URED OSIJEK, OIB 18683136487</izvorni_sadrzaj>
    <derivirana_varijabla naziv="DomainObject.Predmet.StrankaWithAdressOIB_1">RH MR PU PODRUČNI URED OSIJEK, OIB 18683136487</derivirana_varijabla>
  </DomainObject.Predmet.StrankaWithAdressOIB>
  <DomainObject.Predmet.StrankaNazivFormated>
    <izvorni_sadrzaj>RH MR PU PODRUČNI URED OSIJEK</izvorni_sadrzaj>
    <derivirana_varijabla naziv="DomainObject.Predmet.StrankaNazivFormated_1">RH MR PU PODRUČNI URED OSIJEK</derivirana_varijabla>
  </DomainObject.Predmet.StrankaNazivFormated>
  <DomainObject.Predmet.StrankaNazivFormatedOIB>
    <izvorni_sadrzaj>RH MR PU PODRUČNI URED OSIJEK, OIB 18683136487</izvorni_sadrzaj>
    <derivirana_varijabla naziv="DomainObject.Predmet.StrankaNazivFormatedOIB_1">RH MR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MR PU PODRUČNI URED OSIJEK</item>
    </izvorni_sadrzaj>
    <derivirana_varijabla naziv="DomainObject.Predmet.StrankaListFormated_1">
      <item>RH MR PU PODRUČNI URED OSIJEK</item>
    </derivirana_varijabla>
  </DomainObject.Predmet.StrankaListFormated>
  <DomainObject.Predmet.StrankaListFormatedOIB>
    <izvorni_sadrzaj>
      <item>RH MR PU PODRUČNI URED OSIJEK, OIB 18683136487</item>
    </izvorni_sadrzaj>
    <derivirana_varijabla naziv="DomainObject.Predmet.StrankaListFormatedOIB_1">
      <item>RH MR PU PODRUČNI URED OSIJEK, OIB 18683136487</item>
    </derivirana_varijabla>
  </DomainObject.Predmet.StrankaListFormatedOIB>
  <DomainObject.Predmet.StrankaListFormatedWithAdress>
    <izvorni_sadrzaj>
      <item>RH MR PU PODRUČNI URED OSIJEK</item>
    </izvorni_sadrzaj>
    <derivirana_varijabla naziv="DomainObject.Predmet.StrankaListFormatedWithAdress_1">
      <item>RH MR PU PODRUČNI URED OSIJEK</item>
    </derivirana_varijabla>
  </DomainObject.Predmet.StrankaListFormatedWithAdress>
  <DomainObject.Predmet.StrankaListFormatedWithAdressOIB>
    <izvorni_sadrzaj>
      <item>RH MR PU PODRUČNI URED OSIJEK, OIB 18683136487</item>
    </izvorni_sadrzaj>
    <derivirana_varijabla naziv="DomainObject.Predmet.StrankaListFormatedWithAdressOIB_1">
      <item>RH MR PU PODRUČNI URED OSIJEK, OIB 18683136487</item>
    </derivirana_varijabla>
  </DomainObject.Predmet.StrankaListFormatedWithAdressOIB>
  <DomainObject.Predmet.StrankaListNazivFormated>
    <izvorni_sadrzaj>
      <item>RH MR PU PODRUČNI URED OSIJEK</item>
    </izvorni_sadrzaj>
    <derivirana_varijabla naziv="DomainObject.Predmet.StrankaListNazivFormated_1">
      <item>RH MR PU PODRUČNI URED OSIJEK</item>
    </derivirana_varijabla>
  </DomainObject.Predmet.StrankaListNazivFormated>
  <DomainObject.Predmet.StrankaListNazivFormatedOIB>
    <izvorni_sadrzaj>
      <item>RH MR PU PODRUČNI URED OSIJEK, OIB 18683136487</item>
    </izvorni_sadrzaj>
    <derivirana_varijabla naziv="DomainObject.Predmet.StrankaListNazivFormatedOIB_1">
      <item>RH MR PU PODRUČNI URED OSIJEK, OIB 18683136487</item>
    </derivirana_varijabla>
  </DomainObject.Predmet.StrankaListNazivFormatedOIB>
  <DomainObject.Predmet.ProtuStrankaListFormated>
    <izvorni_sadrzaj>
      <item>HIPON d.o.o. za uvoz i izvoz</item>
    </izvorni_sadrzaj>
    <derivirana_varijabla naziv="DomainObject.Predmet.ProtuStrankaListFormated_1">
      <item>HIPON d.o.o. za uvoz i izvoz</item>
    </derivirana_varijabla>
  </DomainObject.Predmet.ProtuStrankaListFormated>
  <DomainObject.Predmet.ProtuStrankaListFormatedOIB>
    <izvorni_sadrzaj>
      <item>HIPON d.o.o. za uvoz i izvoz, OIB 02586634663</item>
    </izvorni_sadrzaj>
    <derivirana_varijabla naziv="DomainObject.Predmet.ProtuStrankaListFormatedOIB_1">
      <item>HIPON d.o.o. za uvoz i izvoz, OIB 02586634663</item>
    </derivirana_varijabla>
  </DomainObject.Predmet.ProtuStrankaListFormatedOIB>
  <DomainObject.Predmet.ProtuStrankaListFormatedWithAdress>
    <izvorni_sadrzaj>
      <item>HIPON d.o.o. za uvoz i izvoz, Kralja Zvonimira 51, 31300 Beli Manastir</item>
    </izvorni_sadrzaj>
    <derivirana_varijabla naziv="DomainObject.Predmet.ProtuStrankaListFormatedWithAdress_1">
      <item>HIPON d.o.o. za uvoz i izvoz, Kralja Zvonimira 51, 31300 Beli Manastir</item>
    </derivirana_varijabla>
  </DomainObject.Predmet.ProtuStrankaListFormatedWithAdress>
  <DomainObject.Predmet.ProtuStrankaListFormatedWithAdressOIB>
    <izvorni_sadrzaj>
      <item>HIPON d.o.o. za uvoz i izvoz, OIB 02586634663, Kralja Zvonimira 51, 31300 Beli Manastir</item>
    </izvorni_sadrzaj>
    <derivirana_varijabla naziv="DomainObject.Predmet.ProtuStrankaListFormatedWithAdressOIB_1">
      <item>HIPON d.o.o. za uvoz i izvoz, OIB 02586634663, Kralja Zvonimira 51, 31300 Beli Manastir</item>
    </derivirana_varijabla>
  </DomainObject.Predmet.ProtuStrankaListFormatedWithAdressOIB>
  <DomainObject.Predmet.ProtuStrankaListNazivFormated>
    <izvorni_sadrzaj>
      <item>HIPON d.o.o. za uvoz i izvoz</item>
    </izvorni_sadrzaj>
    <derivirana_varijabla naziv="DomainObject.Predmet.ProtuStrankaListNazivFormated_1">
      <item>HIPON d.o.o. za uvoz i izvoz</item>
    </derivirana_varijabla>
  </DomainObject.Predmet.ProtuStrankaListNazivFormated>
  <DomainObject.Predmet.ProtuStrankaListNazivFormatedOIB>
    <izvorni_sadrzaj>
      <item>HIPON d.o.o. za uvoz i izvoz, OIB 02586634663</item>
    </izvorni_sadrzaj>
    <derivirana_varijabla naziv="DomainObject.Predmet.ProtuStrankaListNazivFormatedOIB_1">
      <item>HIPON d.o.o. za uvoz i izvoz, OIB 02586634663</item>
    </derivirana_varijabla>
  </DomainObject.Predmet.ProtuStrankaListNazivFormatedOIB>
  <DomainObject.Predmet.OstaliListFormated>
    <izvorni_sadrzaj>
      <item>DANKO ŠINKA</item>
      <item>Oglasna ploča-HIPON d.o.o.</item>
      <item>FINA OSIJEK</item>
      <item>NARODNE NOVINE, dioničko društvo za izdavanje i tiskanje Službenog lista Republike Hrvatske, službenih i drugih obrazaca te </item>
    </izvorni_sadrzaj>
    <derivirana_varijabla naziv="DomainObject.Predmet.OstaliListFormated_1">
      <item>DANKO ŠINKA</item>
      <item>Oglasna ploča-HIPON d.o.o.</item>
      <item>FINA OSIJEK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DANKO ŠINKA, OIB 43572319915</item>
      <item>Oglasna ploča-HIPON d.o.o.</item>
      <item>FINA OSIJEK, OIB 85821130368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DANKO ŠINKA, OIB 43572319915</item>
      <item>Oglasna ploča-HIPON d.o.o.</item>
      <item>FINA OSIJEK, OIB 85821130368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DANKO ŠINKA</item>
      <item>Oglasna ploča-HIPON d.o.o.</item>
      <item>FINA OSIJEK, BB, 31000 Osijek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DANKO ŠINKA</item>
      <item>Oglasna ploča-HIPON d.o.o.</item>
      <item>FINA OSIJEK, BB, 31000 Osijek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DANKO ŠINKA, OIB 43572319915</item>
      <item>Oglasna ploča-HIPON d.o.o.</item>
      <item>FINA OSIJEK, OIB 85821130368, BB, 31000 Osijek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DANKO ŠINKA, OIB 43572319915</item>
      <item>Oglasna ploča-HIPON d.o.o.</item>
      <item>FINA OSIJEK, OIB 85821130368, BB, 31000 Osijek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DANKO ŠINKA</item>
      <item>Oglasna ploča-HIPON d.o.o.</item>
      <item>FINA OSIJEK</item>
      <item>NARODNE NOVINE, dioničko društvo za izdavanje i tiskanje Službenog lista Republike Hrvatske, službenih i drugih obrazaca te </item>
    </izvorni_sadrzaj>
    <derivirana_varijabla naziv="DomainObject.Predmet.OstaliListNazivFormated_1">
      <item>DANKO ŠINKA</item>
      <item>Oglasna ploča-HIPON d.o.o.</item>
      <item>FINA OSIJEK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DANKO ŠINKA, OIB 43572319915</item>
      <item>Oglasna ploča-HIPON d.o.o.</item>
      <item>FINA OSIJEK, OIB 85821130368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DANKO ŠINKA, OIB 43572319915</item>
      <item>Oglasna ploča-HIPON d.o.o.</item>
      <item>FINA OSIJEK, OIB 85821130368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MR PU PODRUČNI URED OSIJEK</izvorni_sadrzaj>
    <derivirana_varijabla naziv="DomainObject.Predmet.StrankaIDrugi_1">RH MR PU PODRUČNI URED OSIJEK</derivirana_varijabla>
  </DomainObject.Predmet.StrankaIDrugi>
  <DomainObject.Predmet.ProtustrankaIDrugi>
    <izvorni_sadrzaj>HIPON d.o.o. za uvoz i izvoz</izvorni_sadrzaj>
    <derivirana_varijabla naziv="DomainObject.Predmet.ProtustrankaIDrugi_1">HIPON d.o.o. za uvoz i izvoz</derivirana_varijabla>
  </DomainObject.Predmet.ProtustrankaIDrugi>
  <DomainObject.Predmet.StrankaIDrugiAdressOIB>
    <izvorni_sadrzaj>RH MR PU PODRUČNI URED OSIJEK, OIB 18683136487</izvorni_sadrzaj>
    <derivirana_varijabla naziv="DomainObject.Predmet.StrankaIDrugiAdressOIB_1">RH MR PU PODRUČNI URED OSIJEK, OIB 18683136487</derivirana_varijabla>
  </DomainObject.Predmet.StrankaIDrugiAdressOIB>
  <DomainObject.Predmet.ProtustrankaIDrugiAdressOIB>
    <izvorni_sadrzaj>HIPON d.o.o. za uvoz i izvoz, OIB 02586634663, Kralja Zvonimira 51, 31300 Beli Manastir</izvorni_sadrzaj>
    <derivirana_varijabla naziv="DomainObject.Predmet.ProtustrankaIDrugiAdressOIB_1">HIPON d.o.o. za uvoz i izvoz, OIB 02586634663, Kralja Zvonimira 51,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DANKO ŠINKA</item>
      <item>Oglasna ploča-HIPON d.o.o.</item>
      <item>FINA OSIJEK</item>
      <item>NARODNE NOVINE, dioničko društvo za izdavanje i tiskanje Službenog lista Republike Hrvatske, službenih i drugih obrazaca te </item>
      <item>RH MR PU PODRUČNI URED OSIJEK</item>
      <item>HIPON d.o.o. za uvoz i izvoz</item>
    </izvorni_sadrzaj>
    <derivirana_varijabla naziv="DomainObject.Predmet.SudioniciListNaziv_1">
      <item>DANKO ŠINKA</item>
      <item>Oglasna ploča-HIPON d.o.o.</item>
      <item>FINA OSIJEK</item>
      <item>NARODNE NOVINE, dioničko društvo za izdavanje i tiskanje Službenog lista Republike Hrvatske, službenih i drugih obrazaca te </item>
      <item>RH MR PU PODRUČNI URED OSIJEK</item>
      <item>HIPON d.o.o. za uvoz i izvoz</item>
    </derivirana_varijabla>
  </DomainObject.Predmet.SudioniciListNaziv>
  <DomainObject.Predmet.SudioniciListAdressOIB>
    <izvorni_sadrzaj>
      <item>DANKO ŠINKA, OIB 43572319915</item>
      <item>Oglasna ploča-HIPON d.o.o.</item>
      <item>FINA OSIJEK, OIB 85821130368, BB,31000 Osijek</item>
      <item>NARODNE NOVINE, dioničko društvo za izdavanje i tiskanje Službenog lista Republike Hrvatske, službenih i drugih obrazaca te , OIB 64546066176, Savski Gaj XIII. put 6,Zagreb</item>
      <item>RH MR PU PODRUČNI URED OSIJEK, OIB 18683136487</item>
      <item>HIPON d.o.o. za uvoz i izvoz, OIB 02586634663, Kralja Zvonimira 51,31300 Beli Manastir</item>
    </izvorni_sadrzaj>
    <derivirana_varijabla naziv="DomainObject.Predmet.SudioniciListAdressOIB_1">
      <item>DANKO ŠINKA, OIB 43572319915</item>
      <item>Oglasna ploča-HIPON d.o.o.</item>
      <item>FINA OSIJEK, OIB 85821130368, BB,31000 Osijek</item>
      <item>NARODNE NOVINE, dioničko društvo za izdavanje i tiskanje Službenog lista Republike Hrvatske, službenih i drugih obrazaca te , OIB 64546066176, Savski Gaj XIII. put 6,Zagreb</item>
      <item>RH MR PU PODRUČNI URED OSIJEK, OIB 18683136487</item>
      <item>HIPON d.o.o. za uvoz i izvoz, OIB 02586634663, Kralja Zvonimira 51,31300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43572319915</item>
      <item>, OIB null</item>
      <item>, OIB 85821130368</item>
      <item>, OIB 64546066176</item>
      <item>, OIB 18683136487</item>
      <item>, OIB 02586634663</item>
    </izvorni_sadrzaj>
    <derivirana_varijabla naziv="DomainObject.Predmet.SudioniciListNazivOIB_1">
      <item>, OIB 43572319915</item>
      <item>, OIB null</item>
      <item>, OIB 85821130368</item>
      <item>, OIB 64546066176</item>
      <item>, OIB 18683136487</item>
      <item>, OIB 02586634663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8A25C0-012D-48F2-B107-F7836B4E56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247</properties:Words>
  <properties:Characters>1181</properties:Characters>
  <properties:Lines>98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1476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2018-04-17T08:05:00Z</dcterms:created>
  <dc:creator>..</dc:creator>
  <cp:lastModifiedBy>Danijela Sekulić</cp:lastModifiedBy>
  <cp:lastPrinted>2018-04-17T08:04:00Z</cp:lastPrinted>
  <dcterms:modified xmlns:xsi="http://www.w3.org/2001/XMLSchema-instance" xsi:type="dcterms:W3CDTF">2018-04-18T05:54:00Z</dcterms:modified>
  <cp:revision>3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(NALOG ZK UPIS NASTAVKA-HIPON.docx)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