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87bc" w14:paraId="c4387bc" w:rsidRDefault="00AB4602" w:rsidP="00EA7DF9" w:rsidR="00EA7DF9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7DF9">
        <w:t xml:space="preserve">                                                                                                                                                                  </w:t>
      </w:r>
    </w:p>
    <w:p w:rsidRDefault="00EA7DF9" w:rsidP="00EA7DF9" w:rsidR="00EA7DF9">
      <w:pPr>
        <w:spacing w:after="0"/>
        <w:ind w:firstLine="5245"/>
        <w:jc w:val="right"/>
      </w:pPr>
      <w:r>
        <w:t xml:space="preserve">                       2 St-103/2017-4.</w:t>
      </w: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center"/>
      </w:pPr>
      <w:r>
        <w:t>U  I M E   R E P U B L I K E   H R V A T S K E</w:t>
      </w:r>
    </w:p>
    <w:p w:rsidRDefault="00EA7DF9" w:rsidP="00EA7DF9" w:rsidR="00EA7DF9">
      <w:pPr>
        <w:spacing w:after="0"/>
        <w:jc w:val="center"/>
      </w:pPr>
    </w:p>
    <w:p w:rsidRDefault="00EA7DF9" w:rsidP="00EA7DF9" w:rsidR="00EA7DF9">
      <w:pPr>
        <w:spacing w:after="0"/>
        <w:jc w:val="center"/>
      </w:pPr>
      <w:r>
        <w:t xml:space="preserve"> R J E Š E N J E</w:t>
      </w: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IMPULS GRAĐENJE d.o.o. za trgovinu i usluge, Zagreb, Tomislavova ulica 11, MBS: 110004449, OIB: 95297659028, dana 29. svibnja 2017. godine  </w:t>
      </w: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center"/>
      </w:pPr>
      <w:r>
        <w:t>r i j e š i o   j e</w:t>
      </w: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both"/>
        <w:rPr>
          <w:szCs w:val="20"/>
        </w:rPr>
      </w:pPr>
      <w:r>
        <w:tab/>
        <w:t>I. Otvara se stečajni postupak nad dužnikom IMPULS GRAĐENJE d.o.o. za trgovinu i usluge, Zagreb, Tomislavova ulica 11, MBS: 110004449, OIB: 95297659028.</w:t>
      </w: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both"/>
      </w:pPr>
      <w:r>
        <w:tab/>
        <w:t xml:space="preserve">II. Za stečajnog upravitelja imenuje se IVANA BREBRIĆ, Zagreb, </w:t>
      </w:r>
      <w:proofErr w:type="spellStart"/>
      <w:r>
        <w:t>Palinovečka</w:t>
      </w:r>
      <w:proofErr w:type="spellEnd"/>
      <w:r>
        <w:t xml:space="preserve"> 19P, OIB: 01354117686.</w:t>
      </w: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both"/>
        <w:rPr>
          <w:szCs w:val="20"/>
        </w:rPr>
      </w:pPr>
      <w:r>
        <w:tab/>
        <w:t>III. Zaključuje se stečajni postupak nad dužnikom IMPULS GRAĐENJE d.o.o. za trgovinu i usluge, Zagreb, Tomislavova ulica 11, MBS: 110004449, OIB: 95297659028.</w:t>
      </w: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both"/>
        <w:rPr>
          <w:lang w:val="en-GB"/>
        </w:rPr>
      </w:pPr>
      <w:r>
        <w:tab/>
        <w:t>IV. Stečajni postupak je otvoren i zaključen s danom 29. svibnja 2017. godine u 14,00 sati, kada je ovo rješenje objavljeno na e-oglasnoj ploči ovoga suda.</w:t>
      </w:r>
    </w:p>
    <w:p w:rsidRDefault="00EA7DF9" w:rsidP="00EA7DF9" w:rsidR="00EA7DF9">
      <w:pPr>
        <w:pStyle w:val="Bezproreda"/>
        <w:spacing w:after="0"/>
        <w:jc w:val="both"/>
      </w:pPr>
    </w:p>
    <w:p w:rsidRDefault="00EA7DF9" w:rsidP="00EA7DF9" w:rsidR="00EA7DF9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A7DF9" w:rsidP="00EA7DF9" w:rsidR="00EA7DF9">
      <w:pPr>
        <w:spacing w:after="0"/>
        <w:jc w:val="both"/>
        <w:rPr>
          <w:rFonts w:cs="Times New Roman"/>
        </w:rPr>
      </w:pPr>
    </w:p>
    <w:p w:rsidRDefault="00EA7DF9" w:rsidP="00EA7DF9" w:rsidR="00EA7DF9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center"/>
      </w:pPr>
      <w:r>
        <w:t>Obrazloženje</w:t>
      </w:r>
    </w:p>
    <w:p w:rsidRDefault="00EA7DF9" w:rsidP="00EA7DF9" w:rsidR="00EA7DF9">
      <w:pPr>
        <w:spacing w:after="0"/>
        <w:jc w:val="center"/>
      </w:pPr>
    </w:p>
    <w:p w:rsidRDefault="00EA7DF9" w:rsidP="00EA7DF9" w:rsidR="00EA7DF9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St-103/2017-2, koji je objavljen na mrežnoj stranici e-oglasna ploča Trgovačkog suda u Bjelovaru 16.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ind w:firstLine="5245"/>
        <w:jc w:val="right"/>
      </w:pPr>
      <w:r>
        <w:lastRenderedPageBreak/>
        <w:t xml:space="preserve">                       2 St-103/2017-4.</w:t>
      </w: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both"/>
      </w:pPr>
      <w:r>
        <w:tab/>
        <w:t xml:space="preserve">Osoba ovlaštena za zastupanje dužnika dostavila je javnobilježnički ovjerovljen popis imovine i obveza dužnika iz kojeg je vidljivo da dužnik nema imovine, a vjerovnici nisu u roku od 45 dana od objave oglasa predložili otvaranje stečajnog postupka, pa se sukladno odredbi čl.431. SZ smatra da je dužnik nesposoban za plaćanje. </w:t>
      </w: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I., II., III. i IV. izreke.</w:t>
      </w: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A7DF9" w:rsidP="00EA7DF9" w:rsidR="00EA7DF9">
      <w:pPr>
        <w:pStyle w:val="Bezproreda"/>
        <w:spacing w:after="0"/>
        <w:jc w:val="both"/>
      </w:pPr>
    </w:p>
    <w:p w:rsidRDefault="00EA7DF9" w:rsidP="00EA7DF9" w:rsidR="00EA7DF9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A7DF9" w:rsidP="00EA7DF9" w:rsidR="00EA7DF9">
      <w:pPr>
        <w:spacing w:after="0"/>
        <w:ind w:firstLine="851"/>
        <w:jc w:val="both"/>
      </w:pPr>
    </w:p>
    <w:p w:rsidRDefault="00EA7DF9" w:rsidP="00EA7DF9" w:rsidR="00EA7DF9">
      <w:pPr>
        <w:spacing w:after="0"/>
        <w:jc w:val="center"/>
      </w:pPr>
      <w:r>
        <w:t>U Bjelovaru, 29. svibnja 2017. godine.</w:t>
      </w: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ind w:firstLine="720" w:left="4320"/>
      </w:pPr>
      <w:r>
        <w:t>SUDSKI SAVJETNIK</w:t>
      </w:r>
    </w:p>
    <w:p w:rsidRDefault="00EA7DF9" w:rsidP="00EA7DF9" w:rsidR="00EA7DF9">
      <w:pPr>
        <w:spacing w:after="0"/>
        <w:ind w:firstLine="4111"/>
      </w:pPr>
      <w:r>
        <w:tab/>
        <w:t xml:space="preserve">     MIROSLAV LOVREKOVIĆ, v.r.</w:t>
      </w:r>
    </w:p>
    <w:p w:rsidRDefault="00EA7DF9" w:rsidP="00EA7DF9" w:rsidR="00EA7DF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A7DF9" w:rsidP="00EA7DF9" w:rsidR="00EA7DF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A7DF9" w:rsidP="00EA7DF9" w:rsidR="00EA7DF9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A7DF9" w:rsidP="00EA7DF9" w:rsidR="00EA7DF9">
      <w:pPr>
        <w:spacing w:after="0"/>
        <w:jc w:val="both"/>
      </w:pPr>
    </w:p>
    <w:p w:rsidRDefault="00EA7DF9" w:rsidP="00EA7DF9" w:rsidR="00EA7DF9">
      <w:pPr>
        <w:spacing w:after="0"/>
        <w:jc w:val="both"/>
      </w:pPr>
    </w:p>
    <w:p w:rsidRDefault="00EA7DF9" w:rsidP="00EA7DF9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6837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DF9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48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St-103/2017-4</izvorni_sadrzaj>
    <derivirana_varijabla naziv="DomainObject.Oznaka_1">St-103/2017-4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St-103/2017</izvorni_sadrzaj>
    <derivirana_varijabla naziv="DomainObject.Predmet.OznakaBroj_1">St-103/2017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IMPULS GRAĐENJE d.o.o. za trgovinu i usluge zastupanog po punomoćniku Michael Ljubas</izvorni_sadrzaj>
    <derivirana_varijabla naziv="DomainObject.Predmet.ProtustrankaFormated_1">  IMPULS GRAĐENJE d.o.o. za trgovinu i usluge zastupanog po punomoćniku Michael Ljubas</derivirana_varijabla>
  </DomainObject.Predmet.ProtustrankaFormated>
  <DomainObject.Predmet.ProtustrankaFormatedOIB>
    <izvorni_sadrzaj>  IMPULS GRAĐENJE d.o.o. za trgovinu i usluge, OIB 95297659028 zastupanog po punomoćniku Michael Ljubas</izvorni_sadrzaj>
    <derivirana_varijabla naziv="DomainObject.Predmet.ProtustrankaFormatedOIB_1">  IMPULS GRAĐENJE d.o.o. za trgovinu i usluge, OIB 95297659028 zastupanog po punomoćniku Michael Ljubas</derivirana_varijabla>
  </DomainObject.Predmet.ProtustrankaFormatedOIB>
  <DomainObject.Predmet.ProtustrankaFormatedWithAdress>
    <izvorni_sadrzaj> IMPULS GRAĐENJE d.o.o. za trgovinu i usluge, Tomislavova ulica 11, 10000 Zagreb zastupanog po punomoćniku Michael Ljubas</izvorni_sadrzaj>
    <derivirana_varijabla naziv="DomainObject.Predmet.ProtustrankaFormatedWithAdress_1"> IMPULS GRAĐENJE d.o.o. za trgovinu i usluge, Tomislavova ulica 11, 10000 Zagreb zastupanog po punomoćniku Michael Ljubas</derivirana_varijabla>
  </DomainObject.Predmet.ProtustrankaFormatedWithAdress>
  <DomainObject.Predmet.ProtustrankaFormatedWithAdressOIB>
    <izvorni_sadrzaj> IMPULS GRAĐENJE d.o.o. za trgovinu i usluge, OIB 95297659028, Tomislavova ulica 11, 10000 Zagreb zastupanog po punomoćniku Michael Ljubas</izvorni_sadrzaj>
    <derivirana_varijabla naziv="DomainObject.Predmet.ProtustrankaFormatedWithAdressOIB_1"> IMPULS GRAĐENJE d.o.o. za trgovinu i usluge, OIB 95297659028, Tomislavova ulica 11, 10000 Zagreb zastupanog po punomoćniku Michael Ljubas</derivirana_varijabla>
  </DomainObject.Predmet.ProtustrankaFormatedWithAdressOIB>
  <DomainObject.Predmet.ProtustrankaWithAdress>
    <izvorni_sadrzaj>IMPULS GRAĐENJE d.o.o. za trgovinu i usluge Tomislavova ulica 11, 10000 Zagreb</izvorni_sadrzaj>
    <derivirana_varijabla naziv="DomainObject.Predmet.ProtustrankaWithAdress_1">IMPULS GRAĐENJE d.o.o. za trgovinu i usluge Tomislavova ulica 11, 10000 Zagreb</derivirana_varijabla>
  </DomainObject.Predmet.ProtustrankaWithAdress>
  <DomainObject.Predmet.ProtustrankaWithAdressOIB>
    <izvorni_sadrzaj>IMPULS GRAĐENJE d.o.o. za trgovinu i usluge, OIB 95297659028, Tomislavova ulica 11, 10000 Zagreb</izvorni_sadrzaj>
    <derivirana_varijabla naziv="DomainObject.Predmet.ProtustrankaWithAdressOIB_1">IMPULS GRAĐENJE d.o.o. za trgovinu i usluge, OIB 95297659028, Tomislavova ulica 11, 10000 Zagreb</derivirana_varijabla>
  </DomainObject.Predmet.ProtustrankaWithAdressOIB>
  <DomainObject.Predmet.ProtustrankaNazivFormated>
    <izvorni_sadrzaj>IMPULS GRAĐENJE d.o.o. za trgovinu i usluge</izvorni_sadrzaj>
    <derivirana_varijabla naziv="DomainObject.Predmet.ProtustrankaNazivFormated_1">IMPULS GRAĐENJE d.o.o. za trgovinu i usluge</derivirana_varijabla>
  </DomainObject.Predmet.ProtustrankaNazivFormated>
  <DomainObject.Predmet.ProtustrankaNazivFormatedOIB>
    <izvorni_sadrzaj>IMPULS GRAĐENJE d.o.o. za trgovinu i usluge, OIB 95297659028</izvorni_sadrzaj>
    <derivirana_varijabla naziv="DomainObject.Predmet.ProtustrankaNazivFormatedOIB_1">IMPULS GRAĐENJE d.o.o. za trgovinu i usluge, OIB 95297659028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IMPULS GRAĐENJE d.o.o. za trgovinu i usluge zastupanog po punomoćniku Michael Ljubas</item>
    </izvorni_sadrzaj>
    <derivirana_varijabla naziv="DomainObject.Predmet.ProtuStrankaListFormated_1">
      <item>IMPULS GRAĐENJE d.o.o. za trgovinu i usluge zastupanog po punomoćniku Michael Ljubas</item>
    </derivirana_varijabla>
  </DomainObject.Predmet.ProtuStrankaListFormated>
  <DomainObject.Predmet.ProtuStrankaListFormatedOIB>
    <izvorni_sadrzaj>
      <item>IMPULS GRAĐENJE d.o.o. za trgovinu i usluge, OIB 95297659028 zastupanog po punomoćniku Michael Ljubas</item>
    </izvorni_sadrzaj>
    <derivirana_varijabla naziv="DomainObject.Predmet.ProtuStrankaListFormatedOIB_1">
      <item>IMPULS GRAĐENJE d.o.o. za trgovinu i usluge, OIB 95297659028 zastupanog po punomoćniku Michael Ljubas</item>
    </derivirana_varijabla>
  </DomainObject.Predmet.ProtuStrankaListFormatedOIB>
  <DomainObject.Predmet.ProtuStrankaListFormatedWithAdress>
    <izvorni_sadrzaj>
      <item>IMPULS GRAĐENJE d.o.o. za trgovinu i usluge, Tomislavova ulica 11, 10000 Zagreb zastupanog po punomoćniku Michael Ljubas</item>
    </izvorni_sadrzaj>
    <derivirana_varijabla naziv="DomainObject.Predmet.ProtuStrankaListFormatedWithAdress_1">
      <item>IMPULS GRAĐENJE d.o.o. za trgovinu i usluge, Tomislavova ulica 11, 10000 Zagreb zastupanog po punomoćniku Michael Ljubas</item>
    </derivirana_varijabla>
  </DomainObject.Predmet.ProtuStrankaListFormatedWithAdress>
  <DomainObject.Predmet.ProtuStrankaListFormatedWithAdressOIB>
    <izvorni_sadrzaj>
      <item>IMPULS GRAĐENJE d.o.o. za trgovinu i usluge, OIB 95297659028, Tomislavova ulica 11, 10000 Zagreb zastupanog po punomoćniku Michael Ljubas</item>
    </izvorni_sadrzaj>
    <derivirana_varijabla naziv="DomainObject.Predmet.ProtuStrankaListFormatedWithAdressOIB_1">
      <item>IMPULS GRAĐENJE d.o.o. za trgovinu i usluge, OIB 95297659028, Tomislavova ulica 11, 10000 Zagreb zastupanog po punomoćniku Michael Ljubas</item>
    </derivirana_varijabla>
  </DomainObject.Predmet.ProtuStrankaListFormatedWithAdressOIB>
  <DomainObject.Predmet.ProtuStrankaListNazivFormated>
    <izvorni_sadrzaj>
      <item>IMPULS GRAĐENJE d.o.o. za trgovinu i usluge</item>
    </izvorni_sadrzaj>
    <derivirana_varijabla naziv="DomainObject.Predmet.ProtuStrankaListNazivFormated_1">
      <item>IMPULS GRAĐENJE d.o.o. za trgovinu i usluge</item>
    </derivirana_varijabla>
  </DomainObject.Predmet.ProtuStrankaListNazivFormated>
  <DomainObject.Predmet.ProtuStrankaListNazivFormatedOIB>
    <izvorni_sadrzaj>
      <item>IMPULS GRAĐENJE d.o.o. za trgovinu i usluge, OIB 95297659028</item>
    </izvorni_sadrzaj>
    <derivirana_varijabla naziv="DomainObject.Predmet.ProtuStrankaListNazivFormatedOIB_1">
      <item>IMPULS GRAĐENJE d.o.o. za trgovinu i usluge, OIB 95297659028</item>
    </derivirana_varijabla>
  </DomainObject.Predmet.ProtuStrankaListNazivFormatedOIB>
  <DomainObject.Predmet.OstaliListFormated>
    <izvorni_sadrzaj>
      <item>Michael Ljubas punomoćnik sudionika u postupku IMPULS GRAĐENJE d.o.o. za trgovinu i usluge</item>
    </izvorni_sadrzaj>
    <derivirana_varijabla naziv="DomainObject.Predmet.OstaliListFormated_1">
      <item>Michael Ljubas punomoćnik sudionika u postupku IMPULS GRAĐENJE d.o.o. za trgovinu i usluge</item>
    </derivirana_varijabla>
  </DomainObject.Predmet.OstaliListFormated>
  <DomainObject.Predmet.OstaliListFormatedOIB>
    <izvorni_sadrzaj>
      <item>Michael Ljubas, OIB 37937455700 punomoćnik sudionika u postupku IMPULS GRAĐENJE d.o.o. za trgovinu i usluge</item>
    </izvorni_sadrzaj>
    <derivirana_varijabla naziv="DomainObject.Predmet.OstaliListFormatedOIB_1">
      <item>Michael Ljubas, OIB 37937455700 punomoćnik sudionika u postupku IMPULS GRAĐENJE d.o.o. za trgovinu i usluge</item>
    </derivirana_varijabla>
  </DomainObject.Predmet.OstaliListFormatedOIB>
  <DomainObject.Predmet.OstaliListFormatedWithAdress>
    <izvorni_sadrzaj>
      <item>Michael Ljubas, Vrbik X. 2, 10000 Zagreb punomoćnik sudionika u postupku IMPULS GRAĐENJE d.o.o. za trgovinu i usluge</item>
    </izvorni_sadrzaj>
    <derivirana_varijabla naziv="DomainObject.Predmet.OstaliListFormatedWithAdress_1">
      <item>Michael Ljubas, Vrbik X. 2, 10000 Zagreb punomoćnik sudionika u postupku IMPULS GRAĐENJE d.o.o. za trgovinu i usluge</item>
    </derivirana_varijabla>
  </DomainObject.Predmet.OstaliListFormatedWithAdress>
  <DomainObject.Predmet.OstaliListFormatedWithAdressOIB>
    <izvorni_sadrzaj>
      <item>Michael Ljubas, OIB 37937455700, Vrbik X. 2, 10000 Zagreb punomoćnik sudionika u postupku IMPULS GRAĐENJE d.o.o. za trgovinu i usluge</item>
    </izvorni_sadrzaj>
    <derivirana_varijabla naziv="DomainObject.Predmet.OstaliListFormatedWithAdressOIB_1">
      <item>Michael Ljubas, OIB 37937455700, Vrbik X. 2, 10000 Zagreb punomoćnik sudionika u postupku IMPULS GRAĐENJE d.o.o. za trgovinu i usluge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St-103/2017-4</izvorni_sadrzaj>
    <derivirana_varijabla naziv="DomainObject.PoslovniBrojDokumenta_1">St-103/2017-4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IMPULS GRAĐENJE d.o.o. za trgovinu i usluge</izvorni_sadrzaj>
    <derivirana_varijabla naziv="DomainObject.Predmet.ProtustrankaIDrugi_1">IMPULS GRAĐENJE d.o.o.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IMPULS GRAĐENJE d.o.o. za trgovinu i usluge, OIB 95297659028, Tomislavova ulica 11, 10000 Zagreb</izvorni_sadrzaj>
    <derivirana_varijabla naziv="DomainObject.Predmet.ProtustrankaIDrugiAdressOIB_1">IMPULS GRAĐENJE d.o.o. za trgovinu i usluge, OIB 95297659028, Tomislavova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 GRAĐENJE d.o.o. za trgovinu i usluge</item>
      <item>FINA Regionalni centar Zagreb, Podružnica Zagreb</item>
      <item>Michael Ljubas</item>
    </izvorni_sadrzaj>
    <derivirana_varijabla naziv="DomainObject.Predmet.SudioniciListNaziv_1">
      <item>IMPULS GRAĐENJE d.o.o. za trgovinu i usluge</item>
      <item>FINA Regionalni centar Zagreb, Podružnica Zagreb</item>
      <item>Michael Ljubas</item>
    </derivirana_varijabla>
  </DomainObject.Predmet.SudioniciListNaziv>
  <DomainObject.Predmet.SudioniciListAdressOIB>
    <izvorni_sadrzaj>
      <item>IMPULS GRAĐENJE d.o.o. za trgovinu i usluge, OIB 95297659028, Tomislavova ulica 11,10000 Zagreb</item>
      <item>FINA Regionalni centar Zagreb, Podružnica Zagreb, OIB 85821130368, Trg svibanjskih žrtava 1995. br. 1,10000 Zagreb</item>
      <item>Michael Ljubas, OIB 37937455700, Vrbik X. 2,10000 Zagreb</item>
    </izvorni_sadrzaj>
    <derivirana_varijabla naziv="DomainObject.Predmet.SudioniciListAdressOIB_1">
      <item>IMPULS GRAĐENJE d.o.o. za trgovinu i usluge, OIB 95297659028, Tomislavova ulica 11,10000 Zagreb</item>
      <item>FINA Regionalni centar Zagreb, Podružnica Zagreb, OIB 85821130368, Trg svibanjskih žrtava 1995. br. 1,10000 Zagreb</item>
      <item>Michael Ljubas, OIB 37937455700, Vrbik X.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73B06-69F3-4705-A1C5-FFCE57EE6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3525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2017-05-29T11:44:00Z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