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4341" w14:paraId="0244341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53192A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2B5BA4">
        <w:t xml:space="preserve">DOMUS MAGNUS AUREUS j.d.o.o. Pula, Kolhiđanska 4, OIB: 94258924331, </w:t>
      </w:r>
    </w:p>
    <w:p w:rsidRDefault="002B5BA4" w:rsidP="00C701B8" w:rsidR="002B5BA4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2B5BA4">
        <w:t>DOMUS MAGNUS AUREUS j.d.o.o. Pula, Kolhiđanska 4, OIB: 94258924331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2B5BA4">
        <w:t>Damir Debeljuh, Pula, Laginjina 6, OIB: 29203139768.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2B5BA4">
        <w:t>DOMUS MAGNUS AUREUS j.d.o.o. Pula, Kolhiđanska 4, OIB: 94258924331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2B5BA4">
        <w:t>700</w:t>
      </w:r>
      <w:r w:rsidR="00B65DAA">
        <w:t xml:space="preserve">/16-3 od </w:t>
      </w:r>
      <w:r w:rsidR="002B5BA4">
        <w:t>28. travnja</w:t>
      </w:r>
      <w:r w:rsidR="00E82547">
        <w:t xml:space="preserve">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2B5BA4">
        <w:t xml:space="preserve">28. travnja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2B5BA4">
        <w:t>06. lipnja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2B5BA4">
        <w:t xml:space="preserve"> vrjednije</w:t>
      </w:r>
      <w:r w:rsidRPr="005347E1">
        <w:t xml:space="preserve"> imovine (potvrda z.k. odjela Općinskog suda u Puli, Zemljišnoknjižnog odjela </w:t>
      </w:r>
      <w:r w:rsidR="002B5BA4">
        <w:t>Pula</w:t>
      </w:r>
      <w:r w:rsidR="00A910B6" w:rsidRPr="005347E1">
        <w:t xml:space="preserve"> (list 1</w:t>
      </w:r>
      <w:r w:rsidR="002B5BA4">
        <w:t xml:space="preserve">1 </w:t>
      </w:r>
      <w:r w:rsidRPr="005347E1">
        <w:t xml:space="preserve">spisa), uvjerenje Policijske uprave istarske (list </w:t>
      </w:r>
      <w:r w:rsidR="000C3BF7">
        <w:t>1</w:t>
      </w:r>
      <w:r w:rsidR="002B5BA4">
        <w:t>4</w:t>
      </w:r>
      <w:r w:rsidRPr="005347E1">
        <w:t xml:space="preserve"> spisa) ).</w:t>
      </w:r>
      <w:r w:rsidR="002B5BA4">
        <w:t xml:space="preserve"> 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2B5BA4">
        <w:t xml:space="preserve">vrjedniju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2B5BA4">
        <w:t>700</w:t>
      </w:r>
      <w:r w:rsidR="0053192A">
        <w:t>/16-1</w:t>
      </w:r>
      <w:r w:rsidR="002B5BA4">
        <w:t>0</w:t>
      </w:r>
      <w:r w:rsidR="0053192A">
        <w:t xml:space="preserve"> od </w:t>
      </w:r>
      <w:r w:rsidR="002B5BA4">
        <w:t>27. lipnja</w:t>
      </w:r>
      <w:r w:rsidR="0053192A">
        <w:t xml:space="preserve"> 2016.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2B5BA4">
        <w:t>27. lipnja</w:t>
      </w:r>
      <w:r w:rsidRPr="005347E1">
        <w:t xml:space="preserve"> 2016. godine, a skinuto je sa oglasne </w:t>
      </w:r>
      <w:r w:rsidR="002B5BA4">
        <w:t>04. srpnja</w:t>
      </w:r>
      <w:r w:rsidR="0089087E" w:rsidRPr="005347E1">
        <w:t xml:space="preserve"> 2016. godine. U roku od 15 dana, koji rok je istekao </w:t>
      </w:r>
      <w:r w:rsidR="002B5BA4">
        <w:t xml:space="preserve">19. srpnja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</w:t>
      </w:r>
      <w:r w:rsidR="0053192A">
        <w:t>9</w:t>
      </w:r>
      <w:r w:rsidR="006F517F" w:rsidRPr="005347E1">
        <w:t>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2470CF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2B5BA4">
        <w:t>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E0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2B5BA4">
      <w:rPr>
        <w:sz w:val="23"/>
        <w:szCs w:val="23"/>
      </w:rPr>
      <w:t>700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B5BA4">
      <w:rPr>
        <w:sz w:val="23"/>
        <w:szCs w:val="23"/>
      </w:rPr>
      <w:t>700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470CF"/>
    <w:rsid w:val="00252F6D"/>
    <w:rsid w:val="00253A0B"/>
    <w:rsid w:val="002867CC"/>
    <w:rsid w:val="00291807"/>
    <w:rsid w:val="002953C2"/>
    <w:rsid w:val="002B4327"/>
    <w:rsid w:val="002B5BA4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A072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C5E04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MAGNUS AUREUS j.d.o.o. PULA zastupanog po punomoćniku Vladislav Horvat</izvorni_sadrzaj>
    <derivirana_varijabla naziv="DomainObject.Predmet.ProtustrankaFormated_1">  DOMUS MAGNUS AUREUS j.d.o.o. PULA zastupanog po punomoćniku Vladislav Horvat</derivirana_varijabla>
  </DomainObject.Predmet.ProtustrankaFormated>
  <DomainObject.Predmet.ProtustrankaFormatedOIB>
    <izvorni_sadrzaj>  DOMUS MAGNUS AUREUS j.d.o.o. PULA, OIB 94258924331 zastupanog po punomoćniku Vladislav Horvat</izvorni_sadrzaj>
    <derivirana_varijabla naziv="DomainObject.Predmet.ProtustrankaFormatedOIB_1">  DOMUS MAGNUS AUREUS j.d.o.o. PULA, OIB 94258924331 zastupanog po punomoćniku Vladislav Horvat</derivirana_varijabla>
  </DomainObject.Predmet.ProtustrankaFormatedOIB>
  <DomainObject.Predmet.ProtustrankaFormatedWithAdress>
    <izvorni_sadrzaj> DOMUS MAGNUS AUREUS j.d.o.o. PULA, Kolhiđanska 4, 52100 Pula zastupanog po punomoćniku Vladislav Horvat</izvorni_sadrzaj>
    <derivirana_varijabla naziv="DomainObject.Predmet.ProtustrankaFormatedWithAdress_1"> DOMUS MAGNUS AUREUS j.d.o.o. PULA, Kolhiđanska 4, 52100 Pula zastupanog po punomoćniku Vladislav Horvat</derivirana_varijabla>
  </DomainObject.Predmet.ProtustrankaFormatedWithAdress>
  <DomainObject.Predmet.ProtustrankaFormatedWithAdressOIB>
    <izvorni_sadrzaj> DOMUS MAGNUS AUREUS j.d.o.o. PULA, OIB 94258924331, Kolhiđanska 4, 52100 Pula zastupanog po punomoćniku Vladislav Horvat</izvorni_sadrzaj>
    <derivirana_varijabla naziv="DomainObject.Predmet.ProtustrankaFormatedWithAdressOIB_1"> DOMUS MAGNUS AUREUS j.d.o.o. PULA, OIB 94258924331, Kolhiđanska 4, 52100 Pula zastupanog po punomoćniku Vladislav Horvat</derivirana_varijabla>
  </DomainObject.Predmet.ProtustrankaFormatedWithAdressOIB>
  <DomainObject.Predmet.ProtustrankaWithAdress>
    <izvorni_sadrzaj>DOMUS MAGNUS AUREUS j.d.o.o. PULA Kolhiđanska 4, 52100 Pula</izvorni_sadrzaj>
    <derivirana_varijabla naziv="DomainObject.Predmet.ProtustrankaWithAdress_1">DOMUS MAGNUS AUREUS j.d.o.o. PULA Kolhiđanska 4, 52100 Pula</derivirana_varijabla>
  </DomainObject.Predmet.ProtustrankaWithAdress>
  <DomainObject.Predmet.ProtustrankaWithAdressOIB>
    <izvorni_sadrzaj>DOMUS MAGNUS AUREUS j.d.o.o. PULA, OIB 94258924331, Kolhiđanska 4, 52100 Pula</izvorni_sadrzaj>
    <derivirana_varijabla naziv="DomainObject.Predmet.ProtustrankaWithAdressOIB_1">DOMUS MAGNUS AUREUS j.d.o.o. PULA, OIB 94258924331, Kolhiđanska 4, 52100 Pula</derivirana_varijabla>
  </DomainObject.Predmet.ProtustrankaWithAdressOIB>
  <DomainObject.Predmet.ProtustrankaNazivFormated>
    <izvorni_sadrzaj>DOMUS MAGNUS AUREUS j.d.o.o. PULA</izvorni_sadrzaj>
    <derivirana_varijabla naziv="DomainObject.Predmet.ProtustrankaNazivFormated_1">DOMUS MAGNUS AUREUS j.d.o.o. PULA</derivirana_varijabla>
  </DomainObject.Predmet.ProtustrankaNazivFormated>
  <DomainObject.Predmet.ProtustrankaNazivFormatedOIB>
    <izvorni_sadrzaj>DOMUS MAGNUS AUREUS j.d.o.o. PULA, OIB 94258924331</izvorni_sadrzaj>
    <derivirana_varijabla naziv="DomainObject.Predmet.ProtustrankaNazivFormatedOIB_1">DOMUS MAGNUS AUREUS j.d.o.o. PULA, OIB 94258924331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35729.06</izvorni_sadrzaj>
    <derivirana_varijabla naziv="DomainObject.Predmet.TrenutnaVrijednost_1">35729.06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MAGNUS AUREUS j.d.o.o. PULA zastupanog po punomoćniku Vladislav Horvat</item>
    </izvorni_sadrzaj>
    <derivirana_varijabla naziv="DomainObject.Predmet.ProtuStrankaListFormated_1">
      <item>DOMUS MAGNUS AUREUS j.d.o.o. PULA zastupanog po punomoćniku Vladislav Horvat</item>
    </derivirana_varijabla>
  </DomainObject.Predmet.ProtuStrankaListFormated>
  <DomainObject.Predmet.ProtuStrankaListFormatedOIB>
    <izvorni_sadrzaj>
      <item>DOMUS MAGNUS AUREUS j.d.o.o. PULA, OIB 94258924331 zastupanog po punomoćniku Vladislav Horvat</item>
    </izvorni_sadrzaj>
    <derivirana_varijabla naziv="DomainObject.Predmet.ProtuStrankaListFormatedOIB_1">
      <item>DOMUS MAGNUS AUREUS j.d.o.o. PULA, OIB 94258924331 zastupanog po punomoćniku Vladislav Horvat</item>
    </derivirana_varijabla>
  </DomainObject.Predmet.ProtuStrankaListFormatedOIB>
  <DomainObject.Predmet.ProtuStrankaListFormatedWithAdress>
    <izvorni_sadrzaj>
      <item>DOMUS MAGNUS AUREUS j.d.o.o. PULA, Kolhiđanska 4, 52100 Pula zastupanog po punomoćniku Vladislav Horvat</item>
    </izvorni_sadrzaj>
    <derivirana_varijabla naziv="DomainObject.Predmet.ProtuStrankaListFormatedWithAdress_1">
      <item>DOMUS MAGNUS AUREUS j.d.o.o. PULA, Kolhiđanska 4, 52100 Pula zastupanog po punomoćniku Vladislav Horvat</item>
    </derivirana_varijabla>
  </DomainObject.Predmet.ProtuStrankaListFormatedWithAdress>
  <DomainObject.Predmet.ProtuStrankaListFormatedWithAdressOIB>
    <izvorni_sadrzaj>
      <item>DOMUS MAGNUS AUREUS j.d.o.o. PULA, OIB 94258924331, Kolhiđanska 4, 52100 Pula zastupanog po punomoćniku Vladislav Horvat</item>
    </izvorni_sadrzaj>
    <derivirana_varijabla naziv="DomainObject.Predmet.ProtuStrankaListFormatedWithAdressOIB_1">
      <item>DOMUS MAGNUS AUREUS j.d.o.o. PULA, OIB 94258924331, Kolhiđanska 4, 52100 Pula zastupanog po punomoćniku Vladislav Horvat</item>
    </derivirana_varijabla>
  </DomainObject.Predmet.ProtuStrankaListFormatedWithAdressOIB>
  <DomainObject.Predmet.ProtuStrankaListNazivFormated>
    <izvorni_sadrzaj>
      <item>DOMUS MAGNUS AUREUS j.d.o.o. PULA</item>
    </izvorni_sadrzaj>
    <derivirana_varijabla naziv="DomainObject.Predmet.ProtuStrankaListNazivFormated_1">
      <item>DOMUS MAGNUS AUREUS j.d.o.o. PULA</item>
    </derivirana_varijabla>
  </DomainObject.Predmet.ProtuStrankaListNazivFormated>
  <DomainObject.Predmet.ProtuStrankaListNazivFormatedOIB>
    <izvorni_sadrzaj>
      <item>DOMUS MAGNUS AUREUS j.d.o.o. PULA, OIB 94258924331</item>
    </izvorni_sadrzaj>
    <derivirana_varijabla naziv="DomainObject.Predmet.ProtuStrankaListNazivFormatedOIB_1">
      <item>DOMUS MAGNUS AUREUS j.d.o.o. PULA, OIB 94258924331</item>
    </derivirana_varijabla>
  </DomainObject.Predmet.ProtuStrankaListNazivFormatedOIB>
  <DomainObject.Predmet.OstaliListFormated>
    <izvorni_sadrzaj>
      <item>Vladislav Horvat punomoćnik sudionika u postupku DOMUS MAGNUS AUREUS j.d.o.o. PULA</item>
    </izvorni_sadrzaj>
    <derivirana_varijabla naziv="DomainObject.Predmet.OstaliListFormated_1">
      <item>Vladislav Horvat punomoćnik sudionika u postupku DOMUS MAGNUS AUREUS j.d.o.o. PULA</item>
    </derivirana_varijabla>
  </DomainObject.Predmet.OstaliListFormated>
  <DomainObject.Predmet.OstaliListFormatedOIB>
    <izvorni_sadrzaj>
      <item>Vladislav Horvat, OIB 62407151527 punomoćnik sudionika u postupku DOMUS MAGNUS AUREUS j.d.o.o. PULA</item>
    </izvorni_sadrzaj>
    <derivirana_varijabla naziv="DomainObject.Predmet.OstaliListFormatedOIB_1">
      <item>Vladislav Horvat, OIB 62407151527 punomoćnik sudionika u postupku DOMUS MAGNUS AUREUS j.d.o.o. PULA</item>
    </derivirana_varijabla>
  </DomainObject.Predmet.OstaliListFormatedOIB>
  <DomainObject.Predmet.OstaliListFormatedWithAdress>
    <izvorni_sadrzaj>
      <item>Vladislav Horvat, Kolhiđanska 4, 52100 Pula punomoćnik sudionika u postupku DOMUS MAGNUS AUREUS j.d.o.o. PULA</item>
    </izvorni_sadrzaj>
    <derivirana_varijabla naziv="DomainObject.Predmet.OstaliListFormatedWithAdress_1">
      <item>Vladislav Horvat, Kolhiđanska 4, 52100 Pula punomoćnik sudionika u postupku DOMUS MAGNUS AUREUS j.d.o.o. PULA</item>
    </derivirana_varijabla>
  </DomainObject.Predmet.OstaliListFormatedWithAdress>
  <DomainObject.Predmet.OstaliListFormatedWithAdressOIB>
    <izvorni_sadrzaj>
      <item>Vladislav Horvat, OIB 62407151527, Kolhiđanska 4, 52100 Pula punomoćnik sudionika u postupku DOMUS MAGNUS AUREUS j.d.o.o. PULA</item>
    </izvorni_sadrzaj>
    <derivirana_varijabla naziv="DomainObject.Predmet.OstaliListFormatedWithAdressOIB_1">
      <item>Vladislav Horvat, OIB 62407151527, Kolhiđanska 4, 52100 Pula punomoćnik sudionika u postupku DOMUS MAGNUS AUREUS j.d.o.o. PULA</item>
    </derivirana_varijabla>
  </DomainObject.Predmet.OstaliListFormatedWithAdressOIB>
  <DomainObject.Predmet.OstaliListNazivFormated>
    <izvorni_sadrzaj>
      <item>Vladislav Horvat</item>
    </izvorni_sadrzaj>
    <derivirana_varijabla naziv="DomainObject.Predmet.OstaliListNazivFormated_1">
      <item>Vladislav Horvat</item>
    </derivirana_varijabla>
  </DomainObject.Predmet.OstaliListNazivFormated>
  <DomainObject.Predmet.OstaliListNazivFormatedOIB>
    <izvorni_sadrzaj>
      <item>Vladislav Horvat, OIB 62407151527</item>
    </izvorni_sadrzaj>
    <derivirana_varijabla naziv="DomainObject.Predmet.OstaliListNazivFormatedOIB_1">
      <item>Vladislav Horvat, OIB 62407151527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MAGNUS AUREUS j.d.o.o. PULA</izvorni_sadrzaj>
    <derivirana_varijabla naziv="DomainObject.Predmet.ProtustrankaIDrugi_1">DOMUS MAGNUS AUREUS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MAGNUS AUREUS j.d.o.o. PULA, OIB 94258924331, Kolhiđanska 4, 52100 Pula</izvorni_sadrzaj>
    <derivirana_varijabla naziv="DomainObject.Predmet.ProtustrankaIDrugiAdressOIB_1">DOMUS MAGNUS AUREUS j.d.o.o. PULA, OIB 94258924331, Kolhiđanska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MAGNUS AUREUS j.d.o.o. PULA</item>
      <item>Vladislav Horvat</item>
    </izvorni_sadrzaj>
    <derivirana_varijabla naziv="DomainObject.Predmet.SudioniciListNaziv_1">
      <item>FINANCIJSKA AGENCIJA, RC RIJEKA, PODRUŽNICA PULA, PULA</item>
      <item>DOMUS MAGNUS AUREUS j.d.o.o. PULA</item>
      <item>Vladislav Horvat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MAGNUS AUREUS j.d.o.o. PULA, OIB 94258924331, Kolhiđanska 4,52100 Pula</item>
      <item>Vladislav Horvat, OIB 62407151527, Kolhiđanska 4,52100 Pula</item>
    </izvorni_sadrzaj>
    <derivirana_varijabla naziv="DomainObject.Predmet.SudioniciListAdressOIB_1">
      <item>FINANCIJSKA AGENCIJA, RC RIJEKA, PODRUŽNICA PULA, PULA, OIB 85821130368, Giardini 5,52100 Pula</item>
      <item>DOMUS MAGNUS AUREUS j.d.o.o. PULA, OIB 94258924331, Kolhiđanska 4,52100 Pula</item>
      <item>Vladislav Horvat, OIB 62407151527, Kolhiđanska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94258924331</item>
      <item>, OIB 62407151527</item>
    </izvorni_sadrzaj>
    <derivirana_varijabla naziv="DomainObject.Predmet.SudioniciListNazivOIB_1">
      <item>, OIB 85821130368</item>
      <item>, OIB 94258924331</item>
      <item>, OIB 62407151527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3195</properties:Characters>
  <properties:Lines>93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2016-07-29T07:25:00Z</dcterms:created>
  <dc:creator>msimicic</dc:creator>
  <cp:lastModifiedBy>Jasmina Matika</cp:lastModifiedBy>
  <cp:lastPrinted>2016-08-01T06:35:00Z</cp:lastPrinted>
  <dcterms:modified xmlns:xsi="http://www.w3.org/2001/XMLSchema-instance" xsi:type="dcterms:W3CDTF">2016-08-01T11:01:00Z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