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9bce" w14:paraId="9ce9bce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A4772F">
        <w:rPr>
          <w:b/>
          <w:sz w:val="22"/>
          <w:szCs w:val="22"/>
        </w:rPr>
        <w:t>464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A4772F">
        <w:rPr>
          <w:b/>
          <w:sz w:val="22"/>
          <w:szCs w:val="22"/>
        </w:rPr>
        <w:t>3</w:t>
      </w:r>
      <w:r w:rsidRPr="00730D06">
        <w:rPr>
          <w:b/>
          <w:sz w:val="22"/>
          <w:szCs w:val="22"/>
        </w:rPr>
        <w:t>-</w:t>
      </w:r>
      <w:r w:rsidR="00141D29">
        <w:rPr>
          <w:b/>
          <w:sz w:val="22"/>
          <w:szCs w:val="22"/>
        </w:rPr>
        <w:t>2</w:t>
      </w:r>
      <w:r w:rsidR="00876447">
        <w:rPr>
          <w:b/>
          <w:sz w:val="22"/>
          <w:szCs w:val="22"/>
        </w:rPr>
        <w:t>24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>, u ime Republike Hrvatske</w:t>
      </w:r>
      <w:r w:rsidRPr="00730D06">
        <w:rPr>
          <w:sz w:val="22"/>
          <w:szCs w:val="22"/>
        </w:rPr>
        <w:t xml:space="preserve"> po sucu tog suda Srđanu Gavraniću kao stečajnom sucu u stečajnom postupku nad stečajnim dužnikom </w:t>
      </w:r>
      <w:r w:rsidR="00A4772F" w:rsidRPr="00A4772F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876447">
        <w:rPr>
          <w:sz w:val="22"/>
          <w:szCs w:val="22"/>
        </w:rPr>
        <w:t>7</w:t>
      </w:r>
      <w:r w:rsidR="00563764" w:rsidRPr="00730D06">
        <w:rPr>
          <w:sz w:val="22"/>
          <w:szCs w:val="22"/>
        </w:rPr>
        <w:t xml:space="preserve">. </w:t>
      </w:r>
      <w:r w:rsidR="00876447">
        <w:rPr>
          <w:sz w:val="22"/>
          <w:szCs w:val="22"/>
        </w:rPr>
        <w:t>prosinca</w:t>
      </w:r>
      <w:r w:rsidR="00563764" w:rsidRPr="00730D06">
        <w:rPr>
          <w:sz w:val="22"/>
          <w:szCs w:val="22"/>
        </w:rPr>
        <w:t xml:space="preserve"> 201</w:t>
      </w:r>
      <w:r w:rsidR="00347E43">
        <w:rPr>
          <w:sz w:val="22"/>
          <w:szCs w:val="22"/>
        </w:rPr>
        <w:t>6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642AD0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 xml:space="preserve">Daje se suglasnost stečajnom upravitelju za </w:t>
      </w:r>
      <w:r w:rsidR="00D82BE8">
        <w:rPr>
          <w:sz w:val="22"/>
          <w:szCs w:val="22"/>
        </w:rPr>
        <w:t xml:space="preserve">treću </w:t>
      </w:r>
      <w:r w:rsidRPr="00730D06">
        <w:rPr>
          <w:sz w:val="22"/>
          <w:szCs w:val="22"/>
        </w:rPr>
        <w:t xml:space="preserve">djelomičnu diobu unovčene stečajne mase u iznosu </w:t>
      </w:r>
      <w:r w:rsidR="00A4772F">
        <w:rPr>
          <w:sz w:val="22"/>
          <w:szCs w:val="22"/>
        </w:rPr>
        <w:t>246</w:t>
      </w:r>
      <w:r w:rsidR="004B2AB8">
        <w:rPr>
          <w:sz w:val="22"/>
          <w:szCs w:val="22"/>
        </w:rPr>
        <w:t>.</w:t>
      </w:r>
      <w:r w:rsidR="00A4772F">
        <w:rPr>
          <w:sz w:val="22"/>
          <w:szCs w:val="22"/>
        </w:rPr>
        <w:t>761,20</w:t>
      </w:r>
      <w:r w:rsidRPr="00730D06">
        <w:rPr>
          <w:sz w:val="22"/>
          <w:szCs w:val="22"/>
        </w:rPr>
        <w:t xml:space="preserve"> kuna za tražbine za tražbine I. (prvog) višeg isplatnog reda u visini </w:t>
      </w:r>
      <w:r w:rsidR="00A4772F">
        <w:rPr>
          <w:sz w:val="22"/>
          <w:szCs w:val="22"/>
        </w:rPr>
        <w:t>15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642AD0">
        <w:rPr>
          <w:sz w:val="22"/>
          <w:szCs w:val="22"/>
        </w:rPr>
        <w:t xml:space="preserve">nadnevka </w:t>
      </w:r>
      <w:r w:rsidR="00ED0351">
        <w:rPr>
          <w:sz w:val="22"/>
          <w:szCs w:val="22"/>
        </w:rPr>
        <w:t>6</w:t>
      </w:r>
      <w:r w:rsidR="006E0823">
        <w:rPr>
          <w:sz w:val="22"/>
          <w:szCs w:val="22"/>
        </w:rPr>
        <w:t xml:space="preserve">. </w:t>
      </w:r>
      <w:r w:rsidR="00ED0351">
        <w:rPr>
          <w:sz w:val="22"/>
          <w:szCs w:val="22"/>
        </w:rPr>
        <w:t>prosinca</w:t>
      </w:r>
      <w:r w:rsidRPr="00730D06">
        <w:rPr>
          <w:sz w:val="22"/>
          <w:szCs w:val="22"/>
        </w:rPr>
        <w:t xml:space="preserve"> 201</w:t>
      </w:r>
      <w:r w:rsidR="006E0823">
        <w:rPr>
          <w:sz w:val="22"/>
          <w:szCs w:val="22"/>
        </w:rPr>
        <w:t>6</w:t>
      </w:r>
      <w:r w:rsidR="008002B1">
        <w:rPr>
          <w:sz w:val="22"/>
          <w:szCs w:val="22"/>
        </w:rPr>
        <w:t>. godine</w:t>
      </w:r>
      <w:r w:rsidR="00642AD0">
        <w:rPr>
          <w:sz w:val="22"/>
          <w:szCs w:val="22"/>
        </w:rPr>
        <w:t>, koji je privitak i sastavni dio ovog rješenja.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</w:t>
      </w:r>
      <w:r w:rsidR="00594851">
        <w:rPr>
          <w:sz w:val="22"/>
          <w:szCs w:val="22"/>
        </w:rPr>
        <w:t xml:space="preserve">dostavljenim </w:t>
      </w:r>
      <w:r w:rsidR="00D82BE8">
        <w:rPr>
          <w:sz w:val="22"/>
          <w:szCs w:val="22"/>
        </w:rPr>
        <w:t>6</w:t>
      </w:r>
      <w:r w:rsidR="00594851">
        <w:rPr>
          <w:sz w:val="22"/>
          <w:szCs w:val="22"/>
        </w:rPr>
        <w:t xml:space="preserve">. </w:t>
      </w:r>
      <w:r w:rsidR="00D82BE8">
        <w:rPr>
          <w:sz w:val="22"/>
          <w:szCs w:val="22"/>
        </w:rPr>
        <w:t>prosinca</w:t>
      </w:r>
      <w:r w:rsidR="00594851">
        <w:rPr>
          <w:sz w:val="22"/>
          <w:szCs w:val="22"/>
        </w:rPr>
        <w:t xml:space="preserve"> 2016</w:t>
      </w:r>
      <w:r w:rsidRPr="00730D06">
        <w:rPr>
          <w:sz w:val="22"/>
          <w:szCs w:val="22"/>
        </w:rPr>
        <w:t xml:space="preserve">. godine (list spisa </w:t>
      </w:r>
      <w:r w:rsidR="00D82BE8">
        <w:rPr>
          <w:sz w:val="22"/>
          <w:szCs w:val="22"/>
        </w:rPr>
        <w:t>920</w:t>
      </w:r>
      <w:r w:rsidR="00594851">
        <w:rPr>
          <w:sz w:val="22"/>
          <w:szCs w:val="22"/>
        </w:rPr>
        <w:t>-</w:t>
      </w:r>
      <w:r w:rsidR="00D82BE8">
        <w:rPr>
          <w:sz w:val="22"/>
          <w:szCs w:val="22"/>
        </w:rPr>
        <w:t>921</w:t>
      </w:r>
      <w:r w:rsidRPr="00730D06">
        <w:rPr>
          <w:sz w:val="22"/>
          <w:szCs w:val="22"/>
        </w:rPr>
        <w:t xml:space="preserve">) stečajni upravitelj predložio izdati suglasnost na </w:t>
      </w:r>
      <w:r w:rsidR="00D82BE8">
        <w:rPr>
          <w:sz w:val="22"/>
          <w:szCs w:val="22"/>
        </w:rPr>
        <w:t>treću</w:t>
      </w:r>
      <w:r w:rsidRPr="00730D06">
        <w:rPr>
          <w:sz w:val="22"/>
          <w:szCs w:val="22"/>
        </w:rPr>
        <w:t xml:space="preserve"> djelomičnu diobu za isplatu </w:t>
      </w:r>
      <w:r w:rsidR="00642AD0" w:rsidRPr="00642AD0">
        <w:rPr>
          <w:sz w:val="22"/>
          <w:szCs w:val="22"/>
        </w:rPr>
        <w:t xml:space="preserve">246.761,20 kuna </w:t>
      </w:r>
      <w:r w:rsidRPr="00730D06">
        <w:rPr>
          <w:sz w:val="22"/>
          <w:szCs w:val="22"/>
        </w:rPr>
        <w:t xml:space="preserve">za priznate tražbine I. (prvog) višeg isplatnog reda u visini </w:t>
      </w:r>
      <w:r w:rsidR="00642AD0">
        <w:rPr>
          <w:sz w:val="22"/>
          <w:szCs w:val="22"/>
        </w:rPr>
        <w:t>15</w:t>
      </w:r>
      <w:r w:rsidRPr="00730D06">
        <w:rPr>
          <w:sz w:val="22"/>
          <w:szCs w:val="22"/>
        </w:rPr>
        <w:t xml:space="preserve">% priznatih tražbina, prema diobnom popisu koji dostavlja. 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074DF5" w:rsidRPr="00074DF5">
        <w:rPr>
          <w:sz w:val="22"/>
          <w:szCs w:val="22"/>
        </w:rPr>
        <w:t xml:space="preserve">246.761,20 kuna </w:t>
      </w:r>
      <w:r w:rsidRPr="0030058D">
        <w:rPr>
          <w:sz w:val="22"/>
          <w:szCs w:val="22"/>
        </w:rPr>
        <w:t xml:space="preserve">za tražbine za tražbine I. (prvog) višeg isplatnog reda u visini </w:t>
      </w:r>
      <w:r w:rsidR="00074DF5">
        <w:rPr>
          <w:sz w:val="22"/>
          <w:szCs w:val="22"/>
        </w:rPr>
        <w:t>15</w:t>
      </w:r>
      <w:r w:rsidRPr="0030058D">
        <w:rPr>
          <w:sz w:val="22"/>
          <w:szCs w:val="22"/>
        </w:rPr>
        <w:t>% 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>Prema čl. 191.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5A2A66">
        <w:rPr>
          <w:sz w:val="22"/>
          <w:szCs w:val="22"/>
        </w:rPr>
        <w:t>7</w:t>
      </w:r>
      <w:r w:rsidR="00266889">
        <w:rPr>
          <w:sz w:val="22"/>
          <w:szCs w:val="22"/>
        </w:rPr>
        <w:t xml:space="preserve">. </w:t>
      </w:r>
      <w:r w:rsidR="005A2A66">
        <w:rPr>
          <w:sz w:val="22"/>
          <w:szCs w:val="22"/>
        </w:rPr>
        <w:t>prosinca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452C40">
        <w:rPr>
          <w:sz w:val="22"/>
          <w:szCs w:val="22"/>
        </w:rPr>
        <w:t>6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>
      <w:pPr>
        <w:jc w:val="both"/>
        <w:rPr>
          <w:b/>
          <w:sz w:val="22"/>
          <w:szCs w:val="22"/>
        </w:rPr>
      </w:pPr>
    </w:p>
    <w:p w:rsidRDefault="00587457" w:rsidR="0058745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587457" w:rsidP="00587457" w:rsidR="00587457" w:rsidRPr="00587457">
      <w:pPr>
        <w:rPr>
          <w:sz w:val="22"/>
          <w:szCs w:val="22"/>
        </w:rPr>
      </w:pPr>
      <w:r w:rsidRPr="0058745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87457">
          <w:rPr>
            <w:sz w:val="22"/>
            <w:szCs w:val="22"/>
          </w:rPr>
          <w:t>11. st</w:t>
        </w:r>
      </w:smartTag>
      <w:r w:rsidRPr="005874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87457">
          <w:rPr>
            <w:sz w:val="22"/>
            <w:szCs w:val="22"/>
          </w:rPr>
          <w:t>4. OZ</w:t>
        </w:r>
      </w:smartTag>
      <w:r w:rsidRPr="00587457">
        <w:rPr>
          <w:sz w:val="22"/>
          <w:szCs w:val="22"/>
        </w:rPr>
        <w:t>).</w:t>
      </w:r>
    </w:p>
    <w:p w:rsidRDefault="00C61CA7" w:rsidR="00C61CA7">
      <w:pPr>
        <w:jc w:val="both"/>
        <w:rPr>
          <w:b/>
          <w:sz w:val="22"/>
          <w:szCs w:val="22"/>
        </w:rPr>
      </w:pPr>
    </w:p>
    <w:p w:rsidRDefault="00587457" w:rsidR="0058745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5A2A66">
        <w:rPr>
          <w:sz w:val="22"/>
          <w:szCs w:val="22"/>
        </w:rPr>
        <w:t>07</w:t>
      </w:r>
      <w:r w:rsidR="00101C3B" w:rsidRPr="00730D06">
        <w:rPr>
          <w:sz w:val="22"/>
          <w:szCs w:val="22"/>
        </w:rPr>
        <w:t>.</w:t>
      </w:r>
      <w:r w:rsidR="005A2A66">
        <w:rPr>
          <w:sz w:val="22"/>
          <w:szCs w:val="22"/>
        </w:rPr>
        <w:t>12</w:t>
      </w:r>
      <w:r w:rsidR="00EA79C1" w:rsidRPr="00730D06">
        <w:rPr>
          <w:sz w:val="22"/>
          <w:szCs w:val="22"/>
        </w:rPr>
        <w:t>.201</w:t>
      </w:r>
      <w:r w:rsidR="00921CD6">
        <w:rPr>
          <w:sz w:val="22"/>
          <w:szCs w:val="22"/>
        </w:rPr>
        <w:t>6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0E1C5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0E1C5D">
        <w:rPr>
          <w:sz w:val="22"/>
          <w:szCs w:val="22"/>
        </w:rPr>
        <w:t>, putem e oglasne ploče,</w:t>
      </w:r>
    </w:p>
    <w:p w:rsidRDefault="000E1C5D" w:rsidP="00101C3B" w:rsidR="00AF71F1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AF71F1" w:rsidRPr="00730D06">
        <w:rPr>
          <w:sz w:val="22"/>
          <w:szCs w:val="22"/>
        </w:rPr>
        <w:t>.</w:t>
      </w:r>
    </w:p>
    <w:p w:rsidRDefault="00921CD6" w:rsidP="00101C3B" w:rsidR="00921CD6">
      <w:pPr>
        <w:rPr>
          <w:sz w:val="22"/>
          <w:szCs w:val="22"/>
        </w:rPr>
      </w:pPr>
    </w:p>
    <w:sectPr w:rsidSect="00D063E0" w:rsidR="00921CD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2E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58D" w:rsidP="0030058D" w:rsidR="0030058D" w:rsidRPr="0030058D">
    <w:pPr>
      <w:pStyle w:val="Naslov1"/>
      <w:rPr>
        <w:sz w:val="22"/>
        <w:szCs w:val="22"/>
      </w:rPr>
    </w:pPr>
    <w:r w:rsidRPr="0030058D">
      <w:rPr>
        <w:sz w:val="22"/>
        <w:szCs w:val="22"/>
      </w:rPr>
      <w:t xml:space="preserve">Posl. br.6-St. </w:t>
    </w:r>
    <w:r w:rsidR="00074DF5">
      <w:rPr>
        <w:sz w:val="22"/>
        <w:szCs w:val="22"/>
      </w:rPr>
      <w:t>464</w:t>
    </w:r>
    <w:r w:rsidRPr="0030058D">
      <w:rPr>
        <w:sz w:val="22"/>
        <w:szCs w:val="22"/>
      </w:rPr>
      <w:t>/201</w:t>
    </w:r>
    <w:r w:rsidR="00074DF5">
      <w:rPr>
        <w:sz w:val="22"/>
        <w:szCs w:val="22"/>
      </w:rPr>
      <w:t>3</w:t>
    </w:r>
    <w:r w:rsidRPr="0030058D">
      <w:rPr>
        <w:sz w:val="22"/>
        <w:szCs w:val="22"/>
      </w:rPr>
      <w:t>-</w:t>
    </w:r>
    <w:r w:rsidR="00266889">
      <w:rPr>
        <w:sz w:val="22"/>
        <w:szCs w:val="22"/>
      </w:rPr>
      <w:t>2</w:t>
    </w:r>
    <w:r w:rsidR="005A2A66">
      <w:rPr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4BC0"/>
    <w:rsid w:val="00065A9F"/>
    <w:rsid w:val="00070198"/>
    <w:rsid w:val="00070472"/>
    <w:rsid w:val="00073341"/>
    <w:rsid w:val="00074DF5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5D"/>
    <w:rsid w:val="000E1C88"/>
    <w:rsid w:val="000F274D"/>
    <w:rsid w:val="000F3DCC"/>
    <w:rsid w:val="00101C3B"/>
    <w:rsid w:val="0010765F"/>
    <w:rsid w:val="00121FF7"/>
    <w:rsid w:val="0012349A"/>
    <w:rsid w:val="001265BB"/>
    <w:rsid w:val="00141D29"/>
    <w:rsid w:val="00153034"/>
    <w:rsid w:val="00187501"/>
    <w:rsid w:val="001932F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66889"/>
    <w:rsid w:val="00273410"/>
    <w:rsid w:val="00275F0A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B4ECE"/>
    <w:rsid w:val="003D3334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104F2"/>
    <w:rsid w:val="005155FE"/>
    <w:rsid w:val="00525B17"/>
    <w:rsid w:val="005430BB"/>
    <w:rsid w:val="00560390"/>
    <w:rsid w:val="00562DBD"/>
    <w:rsid w:val="00563764"/>
    <w:rsid w:val="00587457"/>
    <w:rsid w:val="00594851"/>
    <w:rsid w:val="0059653D"/>
    <w:rsid w:val="005A1E5B"/>
    <w:rsid w:val="005A2A66"/>
    <w:rsid w:val="005A7A0C"/>
    <w:rsid w:val="005E4623"/>
    <w:rsid w:val="005F356B"/>
    <w:rsid w:val="00610456"/>
    <w:rsid w:val="00616873"/>
    <w:rsid w:val="0063166D"/>
    <w:rsid w:val="00642AD0"/>
    <w:rsid w:val="00643274"/>
    <w:rsid w:val="00644201"/>
    <w:rsid w:val="00653316"/>
    <w:rsid w:val="006553EA"/>
    <w:rsid w:val="0066772D"/>
    <w:rsid w:val="00675EF0"/>
    <w:rsid w:val="00680082"/>
    <w:rsid w:val="00692078"/>
    <w:rsid w:val="00692FBA"/>
    <w:rsid w:val="006B6607"/>
    <w:rsid w:val="006D77F2"/>
    <w:rsid w:val="006E07AF"/>
    <w:rsid w:val="006E0823"/>
    <w:rsid w:val="006E6A09"/>
    <w:rsid w:val="006F2BCE"/>
    <w:rsid w:val="007007BB"/>
    <w:rsid w:val="00730D06"/>
    <w:rsid w:val="00753FE7"/>
    <w:rsid w:val="00757EB3"/>
    <w:rsid w:val="00764214"/>
    <w:rsid w:val="00771953"/>
    <w:rsid w:val="00772EAD"/>
    <w:rsid w:val="007818DB"/>
    <w:rsid w:val="00791814"/>
    <w:rsid w:val="00793FA3"/>
    <w:rsid w:val="007C1283"/>
    <w:rsid w:val="007C214B"/>
    <w:rsid w:val="007C54A4"/>
    <w:rsid w:val="007E4729"/>
    <w:rsid w:val="008002B1"/>
    <w:rsid w:val="00821A39"/>
    <w:rsid w:val="00854FD6"/>
    <w:rsid w:val="00876447"/>
    <w:rsid w:val="0088011F"/>
    <w:rsid w:val="008823E3"/>
    <w:rsid w:val="008A5F25"/>
    <w:rsid w:val="008C3DC9"/>
    <w:rsid w:val="008D1111"/>
    <w:rsid w:val="008D1AAF"/>
    <w:rsid w:val="008D2F53"/>
    <w:rsid w:val="008E3A8C"/>
    <w:rsid w:val="0090251E"/>
    <w:rsid w:val="009055DC"/>
    <w:rsid w:val="00910259"/>
    <w:rsid w:val="00914B7D"/>
    <w:rsid w:val="00921CD6"/>
    <w:rsid w:val="009312E0"/>
    <w:rsid w:val="0095035E"/>
    <w:rsid w:val="0095656D"/>
    <w:rsid w:val="00967669"/>
    <w:rsid w:val="00995273"/>
    <w:rsid w:val="009A092E"/>
    <w:rsid w:val="009C0A9F"/>
    <w:rsid w:val="009C567D"/>
    <w:rsid w:val="009D0D13"/>
    <w:rsid w:val="009D51AB"/>
    <w:rsid w:val="009E7706"/>
    <w:rsid w:val="009F7A44"/>
    <w:rsid w:val="00A0458D"/>
    <w:rsid w:val="00A1142C"/>
    <w:rsid w:val="00A2605A"/>
    <w:rsid w:val="00A4772F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F71F1"/>
    <w:rsid w:val="00B032EA"/>
    <w:rsid w:val="00B15B4F"/>
    <w:rsid w:val="00B17C45"/>
    <w:rsid w:val="00B562B7"/>
    <w:rsid w:val="00B62552"/>
    <w:rsid w:val="00B64B75"/>
    <w:rsid w:val="00B94619"/>
    <w:rsid w:val="00B95BE4"/>
    <w:rsid w:val="00BC034F"/>
    <w:rsid w:val="00BE333D"/>
    <w:rsid w:val="00BF7BCD"/>
    <w:rsid w:val="00C045B3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20C29"/>
    <w:rsid w:val="00D30D4A"/>
    <w:rsid w:val="00D56417"/>
    <w:rsid w:val="00D82BE8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41237"/>
    <w:rsid w:val="00E45696"/>
    <w:rsid w:val="00E6287A"/>
    <w:rsid w:val="00EA79C1"/>
    <w:rsid w:val="00EB3D83"/>
    <w:rsid w:val="00EB49C4"/>
    <w:rsid w:val="00ED0351"/>
    <w:rsid w:val="00EE3BB0"/>
    <w:rsid w:val="00F361BF"/>
    <w:rsid w:val="00F555F9"/>
    <w:rsid w:val="00F566AC"/>
    <w:rsid w:val="00F6403C"/>
    <w:rsid w:val="00F81E36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479</properties:Words>
  <properties:Characters>2623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2016-12-07T08:12:00Z</dcterms:created>
  <dc:creator>Ante Kačić</dc:creator>
  <cp:lastModifiedBy>Srđan Gavranić</cp:lastModifiedBy>
  <cp:lastPrinted>2016-12-07T08:12:00Z</cp:lastPrinted>
  <dcterms:modified xmlns:xsi="http://www.w3.org/2001/XMLSchema-instance" xsi:type="dcterms:W3CDTF">2016-12-07T08:26:00Z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