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e617" w14:paraId="0fde617" w:rsidRDefault="00876641" w:rsidP="00876641" w:rsidR="00876641">
      <w:pPr>
        <w:pStyle w:val="Zaglavlje"/>
        <w15:collapsed w:val="false"/>
      </w:pPr>
      <w:bookmarkStart w:name="_GoBack" w:id="0"/>
      <w:bookmarkEnd w:id="0"/>
    </w:p>
    <w:p w:rsidRDefault="00876641" w:rsidP="00876641" w:rsidR="0087664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876641" w:rsidP="00876641" w:rsidR="0087664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876641" w:rsidP="00876641" w:rsidR="0087664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876641" w:rsidP="00876641" w:rsidR="0087664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76641" w:rsidP="00876641" w:rsidR="00876641">
      <w:pPr>
        <w:pStyle w:val="Zaglavlje"/>
        <w:jc w:val="left"/>
      </w:pPr>
    </w:p>
    <w:p w:rsidRDefault="00876641" w:rsidP="00876641" w:rsidR="00876641">
      <w:pPr>
        <w:pStyle w:val="Zaglavlje"/>
        <w:jc w:val="center"/>
      </w:pPr>
      <w:r>
        <w:t>Z A K LJ U Č A K</w:t>
      </w:r>
    </w:p>
    <w:p w:rsidRDefault="00876641" w:rsidP="00876641" w:rsidR="00876641">
      <w:pPr>
        <w:spacing w:lineRule="auto" w:line="240" w:after="0"/>
      </w:pPr>
    </w:p>
    <w:p w:rsidRDefault="00876641" w:rsidP="00876641" w:rsidR="00876641">
      <w:pPr>
        <w:spacing w:lineRule="auto" w:line="24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>
        <w:t>GRAĐEVINSKA MEHANIZACIJA CMRK j.d.o.o. za usluge i trgovinu, OIB: 62597376227 sa sjedištem u Mirka Viriusa 23, Đelekovec</w:t>
      </w:r>
      <w:r>
        <w:t>, dana 1</w:t>
      </w:r>
      <w:r>
        <w:t>4</w:t>
      </w:r>
      <w:r>
        <w:t xml:space="preserve">. rujna 2016.               </w:t>
      </w:r>
    </w:p>
    <w:p w:rsidRDefault="00876641" w:rsidP="00876641" w:rsidR="00876641">
      <w:pPr>
        <w:spacing w:lineRule="auto" w:line="240" w:after="0"/>
      </w:pPr>
    </w:p>
    <w:p w:rsidRDefault="00876641" w:rsidP="00876641" w:rsidR="00876641">
      <w:pPr>
        <w:spacing w:lineRule="auto" w:line="240" w:after="0"/>
        <w:jc w:val="center"/>
      </w:pPr>
      <w:r>
        <w:t xml:space="preserve">  z a k lj u č i o   j e</w:t>
      </w:r>
    </w:p>
    <w:p w:rsidRDefault="00876641" w:rsidP="00876641" w:rsidR="00876641">
      <w:pPr>
        <w:spacing w:lineRule="auto" w:line="240" w:after="0"/>
        <w:jc w:val="center"/>
      </w:pPr>
    </w:p>
    <w:p w:rsidRDefault="00876641" w:rsidP="00876641" w:rsidR="00876641">
      <w:pPr>
        <w:spacing w:lineRule="auto" w:line="240" w:after="0"/>
        <w:jc w:val="center"/>
      </w:pPr>
    </w:p>
    <w:p w:rsidRDefault="00876641" w:rsidP="00876641" w:rsidR="0087664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>Nalaže se direktoru dužnika</w:t>
      </w:r>
      <w:r w:rsidRPr="00876641">
        <w:t xml:space="preserve"> </w:t>
      </w:r>
      <w:r>
        <w:t>GRAĐEVINSKA MEHANIZACIJA CMRK j.d.o.o. za usluge i trgovinu, OIB: 62597376227 sa sjedištem u Mirka Viriusa 23, Đelekovec</w:t>
      </w:r>
      <w:r>
        <w:t>, Slavku Cmrk, Mirka Viriusa 23, Đelekovec, OIB: 10963557890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876641" w:rsidP="00876641" w:rsidR="00876641">
      <w:pPr>
        <w:spacing w:lineRule="auto" w:line="240" w:after="0"/>
        <w:jc w:val="both"/>
      </w:pPr>
    </w:p>
    <w:p w:rsidRDefault="00876641" w:rsidP="00876641" w:rsidR="00876641">
      <w:pPr>
        <w:spacing w:lineRule="auto" w:line="240" w:after="0"/>
        <w:jc w:val="both"/>
      </w:pPr>
      <w:r>
        <w:t>1. nekretnina i pokretnina dužnika</w:t>
      </w:r>
    </w:p>
    <w:p w:rsidRDefault="00876641" w:rsidP="00876641" w:rsidR="00876641">
      <w:pPr>
        <w:spacing w:lineRule="auto" w:line="240" w:after="0"/>
        <w:jc w:val="both"/>
      </w:pPr>
      <w:r>
        <w:t>2. imovinskih prava dužnika na tuđim stvarima</w:t>
      </w:r>
    </w:p>
    <w:p w:rsidRDefault="00876641" w:rsidP="00876641" w:rsidR="00876641">
      <w:pPr>
        <w:spacing w:lineRule="auto" w:line="240" w:after="0"/>
        <w:jc w:val="both"/>
      </w:pPr>
      <w:r>
        <w:t>3. novčanih i nenovčanih tražbina dužnika</w:t>
      </w:r>
    </w:p>
    <w:p w:rsidRDefault="00876641" w:rsidP="00876641" w:rsidR="00876641">
      <w:pPr>
        <w:spacing w:lineRule="auto" w:line="240" w:after="0"/>
        <w:jc w:val="both"/>
      </w:pPr>
      <w:r>
        <w:t>4. drugih prava koja čine imovinu dužnika</w:t>
      </w:r>
    </w:p>
    <w:p w:rsidRDefault="00876641" w:rsidP="00876641" w:rsidR="00876641">
      <w:pPr>
        <w:spacing w:lineRule="auto" w:line="240" w:after="0"/>
        <w:jc w:val="both"/>
      </w:pPr>
      <w:r>
        <w:t>5. novčanih sredstava na računima</w:t>
      </w:r>
    </w:p>
    <w:p w:rsidRDefault="00876641" w:rsidP="00876641" w:rsidR="00876641">
      <w:pPr>
        <w:spacing w:lineRule="auto" w:line="240" w:after="0"/>
        <w:jc w:val="both"/>
      </w:pPr>
      <w:r>
        <w:t>6. druge imovine dužnika</w:t>
      </w:r>
    </w:p>
    <w:p w:rsidRDefault="00876641" w:rsidP="00876641" w:rsidR="00876641">
      <w:pPr>
        <w:spacing w:lineRule="auto" w:line="240" w:after="0"/>
        <w:jc w:val="both"/>
      </w:pPr>
      <w:r>
        <w:t>7. obveza dužnika unesenih u njegove poslovne knjige</w:t>
      </w:r>
    </w:p>
    <w:p w:rsidRDefault="00876641" w:rsidP="00876641" w:rsidR="00876641">
      <w:pPr>
        <w:spacing w:lineRule="auto" w:line="240" w:after="0"/>
        <w:jc w:val="both"/>
      </w:pPr>
      <w:r>
        <w:t>8. drugih novčanih i nenovčanih obveza dužnika</w:t>
      </w:r>
    </w:p>
    <w:p w:rsidRDefault="00876641" w:rsidP="00876641" w:rsidR="00876641">
      <w:pPr>
        <w:spacing w:lineRule="auto" w:line="240" w:after="0"/>
        <w:jc w:val="both"/>
      </w:pPr>
      <w:r>
        <w:t>9. razlučnih prava na imovini dužnika</w:t>
      </w:r>
    </w:p>
    <w:p w:rsidRDefault="00876641" w:rsidP="00876641" w:rsidR="00876641">
      <w:pPr>
        <w:spacing w:lineRule="auto" w:line="240" w:after="0"/>
        <w:jc w:val="both"/>
      </w:pPr>
      <w:r>
        <w:t>10. izlučnih prava</w:t>
      </w:r>
    </w:p>
    <w:p w:rsidRDefault="00876641" w:rsidP="00876641" w:rsidR="00876641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876641" w:rsidP="00876641" w:rsidR="00876641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876641" w:rsidP="00876641" w:rsidR="00876641">
      <w:pPr>
        <w:spacing w:lineRule="auto" w:line="240" w:after="0"/>
        <w:jc w:val="both"/>
      </w:pPr>
    </w:p>
    <w:p w:rsidRDefault="00876641" w:rsidP="00876641" w:rsidR="0087664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lastRenderedPageBreak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876641" w:rsidP="00876641" w:rsidR="00876641">
      <w:pPr>
        <w:spacing w:lineRule="auto" w:line="240" w:after="0"/>
        <w:jc w:val="both"/>
      </w:pPr>
    </w:p>
    <w:p w:rsidRDefault="00876641" w:rsidP="00876641" w:rsidR="0087664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876641" w:rsidP="00876641" w:rsidR="00876641">
      <w:pPr>
        <w:pStyle w:val="Odlomakpopisa"/>
        <w:spacing w:lineRule="auto" w:line="240" w:after="0"/>
      </w:pPr>
    </w:p>
    <w:p w:rsidRDefault="00876641" w:rsidP="00876641" w:rsidR="0087664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76641" w:rsidP="00876641" w:rsidR="0087664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76641" w:rsidP="00876641" w:rsidR="00876641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876641" w:rsidP="00876641" w:rsidR="00876641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>
        <w:t>13</w:t>
      </w:r>
      <w:r>
        <w:t>.</w:t>
      </w:r>
      <w:r>
        <w:t>730</w:t>
      </w:r>
      <w:r>
        <w:t>,</w:t>
      </w:r>
      <w:r>
        <w:t>06</w:t>
      </w:r>
      <w:r>
        <w:t xml:space="preserve"> kn te da dužnik ima 1 zaposlenog.</w:t>
      </w:r>
    </w:p>
    <w:p w:rsidRDefault="00876641" w:rsidP="00876641" w:rsidR="0087664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76641" w:rsidP="00876641" w:rsidR="0087664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876641" w:rsidP="00876641" w:rsidR="0087664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76641" w:rsidP="00876641" w:rsidR="0087664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4</w:t>
      </w:r>
      <w:r>
        <w:rPr>
          <w:rFonts w:eastAsia="Times New Roman"/>
          <w:lang w:eastAsia="hr-HR"/>
        </w:rPr>
        <w:t>. rujna 2016.</w:t>
      </w:r>
    </w:p>
    <w:p w:rsidRDefault="00876641" w:rsidP="00876641" w:rsidR="0087664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76641" w:rsidP="00876641" w:rsidR="0087664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76641" w:rsidP="00876641" w:rsidR="0087664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876641" w:rsidR="00876641">
        <w:trPr>
          <w:trHeight w:val="2009"/>
        </w:trPr>
        <w:tc>
          <w:tcPr>
            <w:tcW w:type="dxa" w:w="4928"/>
          </w:tcPr>
          <w:p w:rsidRDefault="00876641" w:rsidR="0087664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876641" w:rsidR="0087664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876641" w:rsidR="00876641">
            <w:pPr>
              <w:jc w:val="center"/>
              <w:rPr>
                <w:lang w:eastAsia="hr-HR"/>
              </w:rPr>
            </w:pPr>
          </w:p>
          <w:p w:rsidRDefault="00876641" w:rsidP="00876641" w:rsidR="0087664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</w:t>
            </w:r>
            <w:r>
              <w:rPr>
                <w:lang w:eastAsia="hr-HR"/>
              </w:rPr>
              <w:t>, v.r.</w:t>
            </w:r>
          </w:p>
          <w:p w:rsidRDefault="00876641" w:rsidR="00876641">
            <w:pPr>
              <w:jc w:val="center"/>
              <w:rPr>
                <w:lang w:eastAsia="hr-HR"/>
              </w:rPr>
            </w:pPr>
          </w:p>
          <w:p w:rsidRDefault="00876641" w:rsidR="00876641">
            <w:pPr>
              <w:rPr>
                <w:lang w:eastAsia="hr-HR"/>
              </w:rPr>
            </w:pPr>
          </w:p>
          <w:p w:rsidRDefault="00876641" w:rsidR="00876641">
            <w:pPr>
              <w:jc w:val="center"/>
              <w:rPr>
                <w:lang w:eastAsia="hr-HR"/>
              </w:rPr>
            </w:pPr>
          </w:p>
        </w:tc>
      </w:tr>
    </w:tbl>
    <w:p w:rsidRDefault="00876641" w:rsidP="00876641" w:rsidR="0087664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76641" w:rsidP="00876641" w:rsidR="0087664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876641" w:rsidP="00876641" w:rsidR="00876641">
      <w:pPr>
        <w:spacing w:lineRule="auto" w:line="240" w:after="0"/>
        <w:jc w:val="both"/>
      </w:pPr>
      <w:r>
        <w:t>UPUTA O PRAVNOM LIJEKU :</w:t>
      </w:r>
    </w:p>
    <w:p w:rsidRDefault="00876641" w:rsidP="00876641" w:rsidR="00876641">
      <w:pPr>
        <w:spacing w:lineRule="auto" w:line="240" w:after="0"/>
        <w:jc w:val="both"/>
      </w:pPr>
      <w:r>
        <w:t>Protiv ovoga zaključka žalba nije dopuštena (čl. 19. st. 7. SZ-a).</w:t>
      </w:r>
    </w:p>
    <w:p w:rsidRDefault="00876641" w:rsidP="00876641" w:rsidR="00876641">
      <w:pPr>
        <w:spacing w:lineRule="auto" w:line="240" w:after="0"/>
        <w:jc w:val="both"/>
      </w:pPr>
    </w:p>
    <w:p w:rsidRDefault="00876641" w:rsidP="00876641" w:rsidR="00876641">
      <w:pPr>
        <w:spacing w:lineRule="auto" w:line="240" w:after="0"/>
        <w:jc w:val="both"/>
      </w:pPr>
      <w:r>
        <w:t>DNA:</w:t>
      </w:r>
    </w:p>
    <w:p w:rsidRDefault="00876641" w:rsidP="00876641" w:rsidR="00876641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>
        <w:t>Slavko Cmrk, Đelekovec, Mirka Viriusa 23</w:t>
      </w:r>
    </w:p>
    <w:p w:rsidRDefault="00876641" w:rsidP="00876641" w:rsidR="00876641">
      <w:pPr>
        <w:spacing w:lineRule="auto" w:line="240" w:after="0"/>
        <w:jc w:val="both"/>
      </w:pPr>
      <w:r>
        <w:t>2. e-Oglasna ploča suda</w:t>
      </w:r>
    </w:p>
    <w:p w:rsidRDefault="00876641" w:rsidP="00876641" w:rsidR="00876641">
      <w:pPr>
        <w:spacing w:lineRule="auto" w:line="240" w:after="0"/>
        <w:jc w:val="both"/>
      </w:pPr>
    </w:p>
    <w:p w:rsidRDefault="00876641" w:rsidP="00876641" w:rsidR="00876641"/>
    <w:p w:rsidRDefault="00DA0242" w:rsidP="00876641" w:rsidR="00DA0242" w:rsidRPr="00876641"/>
    <w:sectPr w:rsidSect="0032366B" w:rsidR="00DA0242" w:rsidRPr="0087664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641" w:rsidR="008333A9">
    <w:pPr>
      <w:pStyle w:val="Zaglavlje"/>
    </w:pPr>
    <w:r>
      <w:rPr>
        <w:rStyle w:val="PozadinaSvijetloCrvena"/>
        <w:shd w:fill="auto" w:color="auto" w:val="clear"/>
      </w:rPr>
      <w:t>Poslovni broj: 4 St-581/16-4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64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7664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7664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1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St-581/2016-4</izvorni_sadrzaj>
    <derivirana_varijabla naziv="DomainObject.Oznaka_1">St-581/2016-4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MEHANIZACIJA CMRK j.d.o.o. za usluge i trgovinu</izvorni_sadrzaj>
    <derivirana_varijabla naziv="DomainObject.Predmet.ProtustrankaFormated_1">  GRAĐEVINSKA MEHANIZACIJA CMRK j.d.o.o. za usluge i trgovinu</derivirana_varijabla>
  </DomainObject.Predmet.ProtustrankaFormated>
  <DomainObject.Predmet.ProtustrankaFormatedOIB>
    <izvorni_sadrzaj>  GRAĐEVINSKA MEHANIZACIJA CMRK j.d.o.o. za usluge i trgovinu, OIB 62597376227</izvorni_sadrzaj>
    <derivirana_varijabla naziv="DomainObject.Predmet.ProtustrankaFormatedOIB_1">  GRAĐEVINSKA MEHANIZACIJA CMRK j.d.o.o. za usluge i trgovinu, OIB 62597376227</derivirana_varijabla>
  </DomainObject.Predmet.ProtustrankaFormatedOIB>
  <DomainObject.Predmet.ProtustrankaFormatedWithAdress>
    <izvorni_sadrzaj> GRAĐEVINSKA MEHANIZACIJA CMRK j.d.o.o. za usluge i trgovinu, Mirka Viriusa 23, 48316 Đelekovec</izvorni_sadrzaj>
    <derivirana_varijabla naziv="DomainObject.Predmet.ProtustrankaFormatedWithAdress_1"> GRAĐEVINSKA MEHANIZACIJA CMRK j.d.o.o. za usluge i trgovinu, Mirka Viriusa 23, 48316 Đelekovec</derivirana_varijabla>
  </DomainObject.Predmet.ProtustrankaFormatedWithAdress>
  <DomainObject.Predmet.ProtustrankaFormatedWithAdressOIB>
    <izvorni_sadrzaj> GRAĐEVINSKA MEHANIZACIJA CMRK j.d.o.o. za usluge i trgovinu, OIB 62597376227, Mirka Viriusa 23, 48316 Đelekovec</izvorni_sadrzaj>
    <derivirana_varijabla naziv="DomainObject.Predmet.ProtustrankaFormatedWithAdressOIB_1"> GRAĐEVINSKA MEHANIZACIJA CMRK j.d.o.o. za usluge i trgovinu, OIB 62597376227, Mirka Viriusa 23, 48316 Đelekovec</derivirana_varijabla>
  </DomainObject.Predmet.ProtustrankaFormatedWithAdressOIB>
  <DomainObject.Predmet.ProtustrankaWithAdress>
    <izvorni_sadrzaj>GRAĐEVINSKA MEHANIZACIJA CMRK j.d.o.o. za usluge i trgovinu Mirka Viriusa 23, 48316 Đelekovec</izvorni_sadrzaj>
    <derivirana_varijabla naziv="DomainObject.Predmet.ProtustrankaWithAdress_1">GRAĐEVINSKA MEHANIZACIJA CMRK j.d.o.o. za usluge i trgovinu Mirka Viriusa 23, 48316 Đelekovec</derivirana_varijabla>
  </DomainObject.Predmet.ProtustrankaWithAdress>
  <DomainObject.Predmet.ProtustrankaWithAdressOIB>
    <izvorni_sadrzaj>GRAĐEVINSKA MEHANIZACIJA CMRK j.d.o.o. za usluge i trgovinu, OIB 62597376227, Mirka Viriusa 23, 48316 Đelekovec</izvorni_sadrzaj>
    <derivirana_varijabla naziv="DomainObject.Predmet.ProtustrankaWithAdressOIB_1">GRAĐEVINSKA MEHANIZACIJA CMRK j.d.o.o. za usluge i trgovinu, OIB 62597376227, Mirka Viriusa 23, 48316 Đelekovec</derivirana_varijabla>
  </DomainObject.Predmet.ProtustrankaWithAdressOIB>
  <DomainObject.Predmet.ProtustrankaNazivFormated>
    <izvorni_sadrzaj>GRAĐEVINSKA MEHANIZACIJA CMRK j.d.o.o. za usluge i trgovinu</izvorni_sadrzaj>
    <derivirana_varijabla naziv="DomainObject.Predmet.ProtustrankaNazivFormated_1">GRAĐEVINSKA MEHANIZACIJA CMRK j.d.o.o. za usluge i trgovinu</derivirana_varijabla>
  </DomainObject.Predmet.ProtustrankaNazivFormated>
  <DomainObject.Predmet.ProtustrankaNazivFormatedOIB>
    <izvorni_sadrzaj>GRAĐEVINSKA MEHANIZACIJA CMRK j.d.o.o. za usluge i trgovinu, OIB 62597376227</izvorni_sadrzaj>
    <derivirana_varijabla naziv="DomainObject.Predmet.ProtustrankaNazivFormatedOIB_1">GRAĐEVINSKA MEHANIZACIJA CMRK j.d.o.o. za usluge i trgovinu, OIB 62597376227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13730.06</izvorni_sadrzaj>
    <derivirana_varijabla naziv="DomainObject.Predmet.TrenutnaVrijednost_1">13730.06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GRAĐEVINSKA MEHANIZACIJA CMRK j.d.o.o. za usluge i trgovinu</item>
    </izvorni_sadrzaj>
    <derivirana_varijabla naziv="DomainObject.Predmet.ProtuStrankaListFormated_1">
      <item>GRAĐEVINSKA MEHANIZACIJA CMRK j.d.o.o. za usluge i trgovinu</item>
    </derivirana_varijabla>
  </DomainObject.Predmet.ProtuStrankaListFormated>
  <DomainObject.Predmet.ProtuStrankaListFormatedOIB>
    <izvorni_sadrzaj>
      <item>GRAĐEVINSKA MEHANIZACIJA CMRK j.d.o.o. za usluge i trgovinu, OIB 62597376227</item>
    </izvorni_sadrzaj>
    <derivirana_varijabla naziv="DomainObject.Predmet.ProtuStrankaListFormatedOIB_1">
      <item>GRAĐEVINSKA MEHANIZACIJA CMRK j.d.o.o. za usluge i trgovinu, OIB 62597376227</item>
    </derivirana_varijabla>
  </DomainObject.Predmet.ProtuStrankaListFormatedOIB>
  <DomainObject.Predmet.ProtuStrankaListFormatedWithAdress>
    <izvorni_sadrzaj>
      <item>GRAĐEVINSKA MEHANIZACIJA CMRK j.d.o.o. za usluge i trgovinu, Mirka Viriusa 23, 48316 Đelekovec</item>
    </izvorni_sadrzaj>
    <derivirana_varijabla naziv="DomainObject.Predmet.ProtuStrankaListFormatedWithAdress_1">
      <item>GRAĐEVINSKA MEHANIZACIJA CMRK j.d.o.o. za usluge i trgovinu, Mirka Viriusa 23, 48316 Đelekovec</item>
    </derivirana_varijabla>
  </DomainObject.Predmet.ProtuStrankaListFormatedWithAdress>
  <DomainObject.Predmet.ProtuStrankaListFormatedWithAdressOIB>
    <izvorni_sadrzaj>
      <item>GRAĐEVINSKA MEHANIZACIJA CMRK j.d.o.o. za usluge i trgovinu, OIB 62597376227, Mirka Viriusa 23, 48316 Đelekovec</item>
    </izvorni_sadrzaj>
    <derivirana_varijabla naziv="DomainObject.Predmet.ProtuStrankaListFormatedWithAdressOIB_1">
      <item>GRAĐEVINSKA MEHANIZACIJA CMRK j.d.o.o. za usluge i trgovinu, OIB 62597376227, Mirka Viriusa 23, 48316 Đelekovec</item>
    </derivirana_varijabla>
  </DomainObject.Predmet.ProtuStrankaListFormatedWithAdressOIB>
  <DomainObject.Predmet.ProtuStrankaListNazivFormated>
    <izvorni_sadrzaj>
      <item>GRAĐEVINSKA MEHANIZACIJA CMRK j.d.o.o. za usluge i trgovinu</item>
    </izvorni_sadrzaj>
    <derivirana_varijabla naziv="DomainObject.Predmet.ProtuStrankaListNazivFormated_1">
      <item>GRAĐEVINSKA MEHANIZACIJA CMRK j.d.o.o. za usluge i trgovinu</item>
    </derivirana_varijabla>
  </DomainObject.Predmet.ProtuStrankaListNazivFormated>
  <DomainObject.Predmet.ProtuStrankaListNazivFormatedOIB>
    <izvorni_sadrzaj>
      <item>GRAĐEVINSKA MEHANIZACIJA CMRK j.d.o.o. za usluge i trgovinu, OIB 62597376227</item>
    </izvorni_sadrzaj>
    <derivirana_varijabla naziv="DomainObject.Predmet.ProtuStrankaListNazivFormatedOIB_1">
      <item>GRAĐEVINSKA MEHANIZACIJA CMRK j.d.o.o. za usluge i trgovinu, OIB 62597376227</item>
    </derivirana_varijabla>
  </DomainObject.Predmet.ProtuStrankaListNazivFormatedOIB>
  <DomainObject.Predmet.OstaliListFormated>
    <izvorni_sadrzaj>
      <item>Sudski registar</item>
      <item>Slavko Cmrk</item>
      <item>Županijsko državno odvjetništvo u Varaždinu</item>
      <item>Podravska banka d.d.</item>
    </izvorni_sadrzaj>
    <derivirana_varijabla naziv="DomainObject.Predmet.OstaliListFormated_1">
      <item>Sudski registar</item>
      <item>Slavko Cmrk</item>
      <item>Županijsko državno odvjetništvo u Varaždinu</item>
      <item>Podravska banka d.d.</item>
    </derivirana_varijabla>
  </DomainObject.Predmet.OstaliListFormated>
  <DomainObject.Predmet.OstaliListFormatedOIB>
    <izvorni_sadrzaj>
      <item>Sudski registar</item>
      <item>Slavko Cmrk, OIB 10963557890</item>
      <item>Županijsko državno odvjetništvo u Varaždinu</item>
      <item>Podravska banka d.d.</item>
    </izvorni_sadrzaj>
    <derivirana_varijabla naziv="DomainObject.Predmet.OstaliListFormatedOIB_1">
      <item>Sudski registar</item>
      <item>Slavko Cmrk, OIB 10963557890</item>
      <item>Županijsko državno odvjetništvo u Varaždinu</item>
      <item>Podravska banka d.d.</item>
    </derivirana_varijabla>
  </DomainObject.Predmet.OstaliListFormatedOIB>
  <DomainObject.Predmet.OstaliListFormatedWithAdress>
    <izvorni_sadrzaj>
      <item>Sudski registar, B.Radića 2, 42000 Varaždin</item>
      <item>Slavko Cmrk, Mirka Viriusa 23, 48316 Đelekovec</item>
      <item>Županijsko državno odvjetništvo u Varaždinu</item>
      <item>Podravska banka d.d., Opatička 3, 48000 Koprivnica</item>
    </izvorni_sadrzaj>
    <derivirana_varijabla naziv="DomainObject.Predmet.OstaliListFormatedWithAdress_1">
      <item>Sudski registar, B.Radića 2, 42000 Varaždin</item>
      <item>Slavko Cmrk, Mirka Viriusa 23, 48316 Đelekovec</item>
      <item>Županijsko državno odvjetništvo u Varaždinu</item>
      <item>Podravska banka d.d., Opatička 3, 48000 Koprivnica</item>
    </derivirana_varijabla>
  </DomainObject.Predmet.OstaliListFormatedWithAdress>
  <DomainObject.Predmet.OstaliListFormatedWithAdressOIB>
    <izvorni_sadrzaj>
      <item>Sudski registar, B.Radića 2, 42000 Varaždin</item>
      <item>Slavko Cmrk, OIB 10963557890, Mirka Viriusa 23, 48316 Đelekovec</item>
      <item>Županijsko državno odvjetništvo u Varaždinu</item>
      <item>Podravska banka d.d., Opatička 3, 48000 Koprivnica</item>
    </izvorni_sadrzaj>
    <derivirana_varijabla naziv="DomainObject.Predmet.OstaliListFormatedWithAdressOIB_1">
      <item>Sudski registar, B.Radića 2, 42000 Varaždin</item>
      <item>Slavko Cmrk, OIB 10963557890, Mirka Viriusa 23, 48316 Đelekovec</item>
      <item>Županijsko državno odvjetništvo u Varaždinu</item>
      <item>Podravska banka d.d., Opatička 3, 48000 Koprivnica</item>
    </derivirana_varijabla>
  </DomainObject.Predmet.OstaliListFormatedWithAdressOIB>
  <DomainObject.Predmet.OstaliListNazivFormated>
    <izvorni_sadrzaj>
      <item>Sudski registar</item>
      <item>Slavko Cmrk</item>
      <item>Županijsko državno odvjetništvo u Varaždinu</item>
      <item>Podravska banka d.d.</item>
    </izvorni_sadrzaj>
    <derivirana_varijabla naziv="DomainObject.Predmet.OstaliListNazivFormated_1">
      <item>Sudski registar</item>
      <item>Slavko Cmrk</item>
      <item>Županijsko državno odvjetništvo u Varaždinu</item>
      <item>Podravska banka d.d.</item>
    </derivirana_varijabla>
  </DomainObject.Predmet.OstaliListNazivFormated>
  <DomainObject.Predmet.OstaliListNazivFormatedOIB>
    <izvorni_sadrzaj>
      <item>Sudski registar</item>
      <item>Slavko Cmrk, OIB 10963557890</item>
      <item>Županijsko državno odvjetništvo u Varaždinu</item>
      <item>Podravska banka d.d.</item>
    </izvorni_sadrzaj>
    <derivirana_varijabla naziv="DomainObject.Predmet.OstaliListNazivFormatedOIB_1">
      <item>Sudski registar</item>
      <item>Slavko Cmrk, OIB 10963557890</item>
      <item>Županijsko državno odvjetništvo u Varaždinu</item>
      <item>Podravska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St-581/2016-4</izvorni_sadrzaj>
    <derivirana_varijabla naziv="DomainObject.PoslovniBrojDokumenta_1">St-581/2016-4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GRAĐEVINSKA MEHANIZACIJA CMRK j.d.o.o. za usluge i trgovinu</izvorni_sadrzaj>
    <derivirana_varijabla naziv="DomainObject.Predmet.ProtustrankaIDrugi_1">GRAĐEVINSKA MEHANIZACIJA CMRK j.d.o.o.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GRAĐEVINSKA MEHANIZACIJA CMRK j.d.o.o. za usluge i trgovinu, OIB 62597376227, Mirka Viriusa 23, 48316 Đelekovec</izvorni_sadrzaj>
    <derivirana_varijabla naziv="DomainObject.Predmet.ProtustrankaIDrugiAdressOIB_1">GRAĐEVINSKA MEHANIZACIJA CMRK j.d.o.o. za usluge i trgovinu, OIB 62597376227, Mirka Viriusa 23, 48316 Đelekovec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GRAĐEVINSKA MEHANIZACIJA CMRK j.d.o.o. za usluge i trgovinu</item>
      <item>Sudski registar</item>
      <item>Slavko Cmrk</item>
      <item>Županijsko državno odvjetništvo u Varaždinu</item>
      <item>Podravska banka d.d.</item>
    </izvorni_sadrzaj>
    <derivirana_varijabla naziv="DomainObject.Predmet.SudioniciListNaziv_1">
      <item>Financijska agencija</item>
      <item>GRAĐEVINSKA MEHANIZACIJA CMRK j.d.o.o. za usluge i trgovinu</item>
      <item>Sudski registar</item>
      <item>Slavko Cmrk</item>
      <item>Županijsko državno odvjetništvo u Varaždinu</item>
      <item>Podravska banka d.d.</item>
    </derivirana_varijabla>
  </DomainObject.Predmet.SudioniciListNaziv>
  <DomainObject.Predmet.SudioniciListAdressOIB>
    <izvorni_sadrzaj>
      <item>Financijska agencija, OIB 85821130368, A. Cesarca 2,42000 Varaždin</item>
      <item>GRAĐEVINSKA MEHANIZACIJA CMRK j.d.o.o. za usluge i trgovinu, OIB 62597376227, Mirka Viriusa 23,48316 Đelekovec</item>
      <item>Sudski registar, B.Radića 2,42000 Varaždin</item>
      <item>Slavko Cmrk, OIB 10963557890, Mirka Viriusa 23,48316 Đelekovec</item>
      <item>Županijsko državno odvjetništvo u Varaždinu</item>
      <item>Podravska banka d.d., Opatička 3,48000 Koprivnica</item>
    </izvorni_sadrzaj>
    <derivirana_varijabla naziv="DomainObject.Predmet.SudioniciListAdressOIB_1">
      <item>Financijska agencija, OIB 85821130368, A. Cesarca 2,42000 Varaždin</item>
      <item>GRAĐEVINSKA MEHANIZACIJA CMRK j.d.o.o. za usluge i trgovinu, OIB 62597376227, Mirka Viriusa 23,48316 Đelekovec</item>
      <item>Sudski registar, B.Radića 2,42000 Varaždin</item>
      <item>Slavko Cmrk, OIB 10963557890, Mirka Viriusa 23,48316 Đelekovec</item>
      <item>Županijsko državno odvjetništvo u Varaždinu</item>
      <item>Podravska banka d.d.,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7E57F-C9E5-4E64-93F6-C79FFEBFC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2249</properties:Characters>
  <properties:Lines>77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2016-09-13T10:09:00Z</cp:lastPrinted>
  <dcterms:modified xmlns:xsi="http://www.w3.org/2001/XMLSchema-instance" xsi:type="dcterms:W3CDTF">2016-09-13T10:09:00Z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St-581/2016-4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