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29820" w14:paraId="7029820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6D9">
        <w:rPr>
          <w:b/>
          <w:lang w:val="hr-HR"/>
        </w:rPr>
        <w:t>2684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9B06D9">
        <w:rPr>
          <w:lang w:val="hr-HR"/>
        </w:rPr>
        <w:t>MARKIOLI TOMA d.o.o. Split, Velebitska 68, OIB: 64934967465, MBS: 060296264</w:t>
      </w:r>
      <w:r w:rsidR="00634348">
        <w:rPr>
          <w:lang w:val="hr-HR"/>
        </w:rPr>
        <w:t xml:space="preserve">, dana </w:t>
      </w:r>
      <w:r w:rsidR="00746CD9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9B06D9">
        <w:rPr>
          <w:lang w:val="hr-HR"/>
        </w:rPr>
        <w:t>MARKIOLI TOMA d.o.o. Split, Velebitska 68, OIB: 64934967465, MBS: 060296264</w:t>
      </w:r>
      <w:r>
        <w:rPr>
          <w:lang w:val="hr-HR"/>
        </w:rPr>
        <w:t xml:space="preserve">. Skraćeni stečajni postupak je otvoren dana </w:t>
      </w:r>
      <w:r w:rsidR="00746CD9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 w:rsidR="00B86B8E">
        <w:rPr>
          <w:lang w:val="hr-HR"/>
        </w:rPr>
        <w:t xml:space="preserve">. godine u </w:t>
      </w:r>
      <w:r w:rsidR="00D707E5">
        <w:rPr>
          <w:lang w:val="hr-HR"/>
        </w:rPr>
        <w:t xml:space="preserve">9,00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157D6A">
        <w:t>Stjepan Lović, dipl. pravnik iz Zagreba, Preradovićeva 13, OIB: 25964288839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9B06D9">
        <w:rPr>
          <w:lang w:val="hr-HR"/>
        </w:rPr>
        <w:t>MARKIOLI TOMA d.o.o. Split, Velebitska 68, OIB: 64934967465, MBS: 060296264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C85DDA">
        <w:rPr>
          <w:lang w:val="hr-HR"/>
        </w:rPr>
        <w:t>11.12.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9B06D9">
        <w:rPr>
          <w:lang w:val="hr-HR"/>
        </w:rPr>
        <w:t>MARKIOLI TOMA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C85DDA">
        <w:rPr>
          <w:lang w:val="hr-HR"/>
        </w:rPr>
        <w:t>646</w:t>
      </w:r>
      <w:r>
        <w:rPr>
          <w:lang w:val="hr-HR"/>
        </w:rPr>
        <w:t xml:space="preserve"> dan</w:t>
      </w:r>
      <w:r w:rsidR="00C85DDA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9B06D9">
        <w:rPr>
          <w:lang w:val="hr-HR"/>
        </w:rPr>
        <w:t>28.965,89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031930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746CD9">
        <w:rPr>
          <w:lang w:val="hr-HR"/>
        </w:rPr>
        <w:t xml:space="preserve">30.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8B1413" w:rsidP="00D4027A" w:rsidR="008B1413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5667E" w:rsidRPr="0075667E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9B06D9">
      <w:t>2684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1930"/>
    <w:rsid w:val="00037D05"/>
    <w:rsid w:val="00052E51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B1549"/>
    <w:rsid w:val="000D5827"/>
    <w:rsid w:val="000E1C19"/>
    <w:rsid w:val="00110325"/>
    <w:rsid w:val="00133015"/>
    <w:rsid w:val="00151CD8"/>
    <w:rsid w:val="00157D6A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6CA0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5E2C27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0CB3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3750"/>
    <w:rsid w:val="00746CD9"/>
    <w:rsid w:val="007564F5"/>
    <w:rsid w:val="0075667E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F45A7"/>
    <w:rsid w:val="008035D9"/>
    <w:rsid w:val="0081515C"/>
    <w:rsid w:val="008211CD"/>
    <w:rsid w:val="00832F97"/>
    <w:rsid w:val="00855754"/>
    <w:rsid w:val="00870E42"/>
    <w:rsid w:val="008723B9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863BD"/>
    <w:rsid w:val="009966BF"/>
    <w:rsid w:val="00996E07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6B8E"/>
    <w:rsid w:val="00B87C06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8591A"/>
    <w:rsid w:val="00C85DD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07E5"/>
    <w:rsid w:val="00D74C99"/>
    <w:rsid w:val="00D7712C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EF74F3"/>
    <w:rsid w:val="00EF7C64"/>
    <w:rsid w:val="00F5507B"/>
    <w:rsid w:val="00F63D59"/>
    <w:rsid w:val="00F85A66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66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67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5667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5667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5667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66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67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5667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5667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5667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2684</izvorni_sadrzaj>
    <derivirana_varijabla naziv="DomainObject.Predmet.Broj_1">2684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St-2684/2015</izvorni_sadrzaj>
    <derivirana_varijabla naziv="DomainObject.Predmet.OznakaBroj_1">St-2684/2015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MARKIOLI TOMA društvo s ograničenom odgovornošću,  za trgovinu i usluge</izvorni_sadrzaj>
    <derivirana_varijabla naziv="DomainObject.Predmet.ProtustrankaFormated_1">  MARKIOLI TOMA društvo s ograničenom odgovornošću,  za trgovinu i usluge</derivirana_varijabla>
  </DomainObject.Predmet.ProtustrankaFormated>
  <DomainObject.Predmet.ProtustrankaFormatedOIB>
    <izvorni_sadrzaj>  MARKIOLI TOMA društvo s ograničenom odgovornošću,  za trgovinu i usluge, OIB 64934967465</izvorni_sadrzaj>
    <derivirana_varijabla naziv="DomainObject.Predmet.ProtustrankaFormatedOIB_1">  MARKIOLI TOMA društvo s ograničenom odgovornošću,  za trgovinu i usluge, OIB 64934967465</derivirana_varijabla>
  </DomainObject.Predmet.ProtustrankaFormatedOIB>
  <DomainObject.Predmet.ProtustrankaFormatedWithAdress>
    <izvorni_sadrzaj> MARKIOLI TOMA društvo s ograničenom odgovornošću,  za trgovinu i usluge, Velebitska 68, 21000 Split</izvorni_sadrzaj>
    <derivirana_varijabla naziv="DomainObject.Predmet.ProtustrankaFormatedWithAdress_1"> MARKIOLI TOMA društvo s ograničenom odgovornošću,  za trgovinu i usluge, Velebitska 68, 21000 Split</derivirana_varijabla>
  </DomainObject.Predmet.ProtustrankaFormatedWithAdress>
  <DomainObject.Predmet.ProtustrankaFormatedWithAdressOIB>
    <izvorni_sadrzaj> MARKIOLI TOMA društvo s ograničenom odgovornošću,  za trgovinu i usluge, OIB 64934967465, Velebitska 68, 21000 Split</izvorni_sadrzaj>
    <derivirana_varijabla naziv="DomainObject.Predmet.ProtustrankaFormatedWithAdressOIB_1"> MARKIOLI TOMA društvo s ograničenom odgovornošću,  za trgovinu i usluge, OIB 64934967465, Velebitska 68, 21000 Split</derivirana_varijabla>
  </DomainObject.Predmet.ProtustrankaFormatedWithAdressOIB>
  <DomainObject.Predmet.ProtustrankaWithAdress>
    <izvorni_sadrzaj>MARKIOLI TOMA društvo s ograničenom odgovornošću,  za trgovinu i usluge Velebitska 68, 21000 Split</izvorni_sadrzaj>
    <derivirana_varijabla naziv="DomainObject.Predmet.ProtustrankaWithAdress_1">MARKIOLI TOMA društvo s ograničenom odgovornošću,  za trgovinu i usluge Velebitska 68, 21000 Split</derivirana_varijabla>
  </DomainObject.Predmet.ProtustrankaWithAdress>
  <DomainObject.Predmet.ProtustrankaWithAdressOIB>
    <izvorni_sadrzaj>MARKIOLI TOMA društvo s ograničenom odgovornošću,  za trgovinu i usluge, OIB 64934967465, Velebitska 68, 21000 Split</izvorni_sadrzaj>
    <derivirana_varijabla naziv="DomainObject.Predmet.ProtustrankaWithAdressOIB_1">MARKIOLI TOMA društvo s ograničenom odgovornošću,  za trgovinu i usluge, OIB 64934967465, Velebitska 68, 21000 Split</derivirana_varijabla>
  </DomainObject.Predmet.ProtustrankaWithAdressOIB>
  <DomainObject.Predmet.ProtustrankaNazivFormated>
    <izvorni_sadrzaj>MARKIOLI TOMA društvo s ograničenom odgovornošću,  za trgovinu i usluge</izvorni_sadrzaj>
    <derivirana_varijabla naziv="DomainObject.Predmet.ProtustrankaNazivFormated_1">MARKIOLI TOMA društvo s ograničenom odgovornošću,  za trgovinu i usluge</derivirana_varijabla>
  </DomainObject.Predmet.ProtustrankaNazivFormated>
  <DomainObject.Predmet.ProtustrankaNazivFormatedOIB>
    <izvorni_sadrzaj>MARKIOLI TOMA društvo s ograničenom odgovornošću,  za trgovinu i usluge, OIB 64934967465</izvorni_sadrzaj>
    <derivirana_varijabla naziv="DomainObject.Predmet.ProtustrankaNazivFormatedOIB_1">MARKIOLI TOMA društvo s ograničenom odgovornošću,  za trgovinu i usluge, OIB 64934967465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28965.89</izvorni_sadrzaj>
    <derivirana_varijabla naziv="DomainObject.Predmet.TrenutnaVrijednost_1">28965.89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MARKIOLI TOMA društvo s ograničenom odgovornošću,  za trgovinu i usluge</item>
    </izvorni_sadrzaj>
    <derivirana_varijabla naziv="DomainObject.Predmet.ProtuStrankaListFormated_1">
      <item>MARKIOLI TOMA društvo s ograničenom odgovornošću,  za trgovinu i usluge</item>
    </derivirana_varijabla>
  </DomainObject.Predmet.ProtuStrankaListFormated>
  <DomainObject.Predmet.ProtuStrankaListFormatedOIB>
    <izvorni_sadrzaj>
      <item>MARKIOLI TOMA društvo s ograničenom odgovornošću,  za trgovinu i usluge, OIB 64934967465</item>
    </izvorni_sadrzaj>
    <derivirana_varijabla naziv="DomainObject.Predmet.ProtuStrankaListFormatedOIB_1">
      <item>MARKIOLI TOMA društvo s ograničenom odgovornošću,  za trgovinu i usluge, OIB 64934967465</item>
    </derivirana_varijabla>
  </DomainObject.Predmet.ProtuStrankaListFormatedOIB>
  <DomainObject.Predmet.ProtuStrankaListFormatedWithAdress>
    <izvorni_sadrzaj>
      <item>MARKIOLI TOMA društvo s ograničenom odgovornošću,  za trgovinu i usluge, Velebitska 68, 21000 Split</item>
    </izvorni_sadrzaj>
    <derivirana_varijabla naziv="DomainObject.Predmet.ProtuStrankaListFormatedWithAdress_1">
      <item>MARKIOLI TOMA društvo s ograničenom odgovornošću,  za trgovinu i usluge, Velebitska 68, 21000 Split</item>
    </derivirana_varijabla>
  </DomainObject.Predmet.ProtuStrankaListFormatedWithAdress>
  <DomainObject.Predmet.ProtuStrankaListFormatedWithAdressOIB>
    <izvorni_sadrzaj>
      <item>MARKIOLI TOMA društvo s ograničenom odgovornošću,  za trgovinu i usluge, OIB 64934967465, Velebitska 68, 21000 Split</item>
    </izvorni_sadrzaj>
    <derivirana_varijabla naziv="DomainObject.Predmet.ProtuStrankaListFormatedWithAdressOIB_1">
      <item>MARKIOLI TOMA društvo s ograničenom odgovornošću,  za trgovinu i usluge, OIB 64934967465, Velebitska 68, 21000 Split</item>
    </derivirana_varijabla>
  </DomainObject.Predmet.ProtuStrankaListFormatedWithAdressOIB>
  <DomainObject.Predmet.ProtuStrankaListNazivFormated>
    <izvorni_sadrzaj>
      <item>MARKIOLI TOMA društvo s ograničenom odgovornošću,  za trgovinu i usluge</item>
    </izvorni_sadrzaj>
    <derivirana_varijabla naziv="DomainObject.Predmet.ProtuStrankaListNazivFormated_1">
      <item>MARKIOLI TOMA društvo s ograničenom odgovornošću,  za trgovinu i usluge</item>
    </derivirana_varijabla>
  </DomainObject.Predmet.ProtuStrankaListNazivFormated>
  <DomainObject.Predmet.ProtuStrankaListNazivFormatedOIB>
    <izvorni_sadrzaj>
      <item>MARKIOLI TOMA društvo s ograničenom odgovornošću,  za trgovinu i usluge, OIB 64934967465</item>
    </izvorni_sadrzaj>
    <derivirana_varijabla naziv="DomainObject.Predmet.ProtuStrankaListNazivFormatedOIB_1">
      <item>MARKIOLI TOMA društvo s ograničenom odgovornošću,  za trgovinu i usluge, OIB 64934967465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MARKIOLI TOMA društvo s ograničenom odgovornošću,  za trgovinu i usluge</izvorni_sadrzaj>
    <derivirana_varijabla naziv="DomainObject.Predmet.ProtustrankaIDrugi_1">MARKIOLI TOMA društvo s ograničenom odgovornošću, 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MARKIOLI TOMA društvo s ograničenom odgovornošću,  za trgovinu i usluge, OIB 64934967465, Velebitska 68, 21000 Split</izvorni_sadrzaj>
    <derivirana_varijabla naziv="DomainObject.Predmet.ProtustrankaIDrugiAdressOIB_1">MARKIOLI TOMA društvo s ograničenom odgovornošću,  za trgovinu i usluge, OIB 64934967465, Velebitska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MARKIOLI TOMA društvo s ograničenom odgovornošću,  za trgovinu i usluge</item>
      <item>FINANCIJSKA AGENCIJA, RC SPLIT</item>
    </izvorni_sadrzaj>
    <derivirana_varijabla naziv="DomainObject.Predmet.SudioniciListNaziv_1">
      <item>MARKIOLI TOMA društvo s ograničenom odgovornošću,  za trgovinu i usluge</item>
      <item>FINANCIJSKA AGENCIJA, RC SPLIT</item>
    </derivirana_varijabla>
  </DomainObject.Predmet.SudioniciListNaziv>
  <DomainObject.Predmet.SudioniciListAdressOIB>
    <izvorni_sadrzaj>
      <item>MARKIOLI TOMA društvo s ograničenom odgovornošću,  za trgovinu i usluge, OIB 64934967465, Velebitska 68,21000 Split</item>
      <item>FINANCIJSKA AGENCIJA, RC SPLIT, OIB 85821130368, Mažuranićevo šetalište 24 b,21000 Split</item>
    </izvorni_sadrzaj>
    <derivirana_varijabla naziv="DomainObject.Predmet.SudioniciListAdressOIB_1">
      <item>MARKIOLI TOMA društvo s ograničenom odgovornošću,  za trgovinu i usluge, OIB 64934967465, Velebitska 68,21000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64934967465</item>
      <item>, OIB 85821130368</item>
    </izvorni_sadrzaj>
    <derivirana_varijabla naziv="DomainObject.Predmet.SudioniciListNazivOIB_1">
      <item>, OIB 64934967465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775F6E-73CA-4826-BE13-77A6BCC152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753</properties:Words>
  <properties:Characters>4009</properties:Characters>
  <properties:Lines>107</properties:Lines>
  <properties:Paragraphs>35</properties:Paragraphs>
  <properties:TotalTime>288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2016-03-30T06:28:00Z</cp:lastPrinted>
  <dcterms:modified xmlns:xsi="http://www.w3.org/2001/XMLSchema-instance" xsi:type="dcterms:W3CDTF">2016-03-30T06:28:00Z</dcterms:modified>
  <cp:revision>214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