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5b6a" w14:paraId="e935b6a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6FF2" w:rsidRPr="00B46FF2">
        <w:rPr>
          <w:rFonts w:hAnsi="Times New Roman" w:ascii="Times New Roman"/>
          <w:sz w:val="22"/>
          <w:szCs w:val="22"/>
          <w:lang w:val="hr-HR"/>
        </w:rPr>
        <w:t>ARSBIRO d.o.o., Dubrovnik, Mile Budaka 6,  OIB: 66051973179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46FF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46FF2" w:rsidRPr="00B46FF2">
        <w:rPr>
          <w:rFonts w:hAnsi="Times New Roman" w:ascii="Times New Roman"/>
          <w:sz w:val="22"/>
          <w:szCs w:val="22"/>
        </w:rPr>
        <w:t>ARSBIRO d.o.o., Dubrovnik, Mile Budaka 6,  OIB: 66051973179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A66E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B46FF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6FF2" w:rsidRPr="00B46FF2">
        <w:rPr>
          <w:rFonts w:hAnsi="Times New Roman" w:ascii="Times New Roman"/>
          <w:sz w:val="22"/>
          <w:szCs w:val="22"/>
          <w:lang w:val="hr-HR"/>
        </w:rPr>
        <w:t>ARSBIRO d.o.o., Dubrovnik, Mile Budaka 6,  OIB: 66051973179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B46FF2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85229C" w:rsidRPr="0085229C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46FF2" w:rsidP="0002593A" w:rsidR="00B46FF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B46FF2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0D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46FF2">
      <w:rPr>
        <w:rFonts w:hAnsi="Times New Roman" w:ascii="Times New Roman"/>
        <w:b/>
        <w:sz w:val="22"/>
        <w:szCs w:val="22"/>
        <w:lang w:val="hr-HR"/>
      </w:rPr>
      <w:t>514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46FF2">
      <w:rPr>
        <w:rFonts w:hAnsi="Times New Roman" w:ascii="Times New Roman"/>
        <w:b/>
        <w:sz w:val="22"/>
        <w:szCs w:val="22"/>
        <w:lang w:val="hr-HR"/>
      </w:rPr>
      <w:t>514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0D42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0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D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D4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D4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D4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0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D4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D4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D4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D4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ARSBIRO društvo za projektiranje i građevinarstvo d.o.o.</izvorni_sadrzaj>
    <derivirana_varijabla naziv="DomainObject.Predmet.ProtustrankaFormated_1">  ARSBIRO društvo za projektiranje i građevinarstvo d.o.o.</derivirana_varijabla>
  </DomainObject.Predmet.ProtustrankaFormated>
  <DomainObject.Predmet.ProtustrankaFormatedOIB>
    <izvorni_sadrzaj>  ARSBIRO društvo za projektiranje i građevinarstvo d.o.o., OIB 66051973179</izvorni_sadrzaj>
    <derivirana_varijabla naziv="DomainObject.Predmet.ProtustrankaFormatedOIB_1">  ARSBIRO društvo za projektiranje i građevinarstvo d.o.o., OIB 66051973179</derivirana_varijabla>
  </DomainObject.Predmet.ProtustrankaFormatedOIB>
  <DomainObject.Predmet.ProtustrankaFormatedWithAdress>
    <izvorni_sadrzaj> ARSBIRO društvo za projektiranje i građevinarstvo d.o.o., Mile Budaka 6, 20000 Dubrovnik</izvorni_sadrzaj>
    <derivirana_varijabla naziv="DomainObject.Predmet.ProtustrankaFormatedWithAdress_1"> ARSBIRO društvo za projektiranje i građevinarstvo d.o.o., Mile Budaka 6, 20000 Dubrovnik</derivirana_varijabla>
  </DomainObject.Predmet.ProtustrankaFormatedWithAdress>
  <DomainObject.Predmet.ProtustrankaFormatedWithAdressOIB>
    <izvorni_sadrzaj> ARSBIRO društvo za projektiranje i građevinarstvo d.o.o., OIB 66051973179, Mile Budaka 6, 20000 Dubrovnik</izvorni_sadrzaj>
    <derivirana_varijabla naziv="DomainObject.Predmet.ProtustrankaFormatedWithAdressOIB_1"> ARSBIRO društvo za projektiranje i građevinarstvo d.o.o., OIB 66051973179, Mile Budaka 6, 20000 Dubrovnik</derivirana_varijabla>
  </DomainObject.Predmet.ProtustrankaFormatedWithAdressOIB>
  <DomainObject.Predmet.ProtustrankaWithAdress>
    <izvorni_sadrzaj>ARSBIRO društvo za projektiranje i građevinarstvo d.o.o. Mile Budaka 6, 20000 Dubrovnik</izvorni_sadrzaj>
    <derivirana_varijabla naziv="DomainObject.Predmet.ProtustrankaWithAdress_1">ARSBIRO društvo za projektiranje i građevinarstvo d.o.o. Mile Budaka 6, 20000 Dubrovnik</derivirana_varijabla>
  </DomainObject.Predmet.ProtustrankaWithAdress>
  <DomainObject.Predmet.ProtustrankaWithAdressOIB>
    <izvorni_sadrzaj>ARSBIRO društvo za projektiranje i građevinarstvo d.o.o., OIB 66051973179, Mile Budaka 6, 20000 Dubrovnik</izvorni_sadrzaj>
    <derivirana_varijabla naziv="DomainObject.Predmet.ProtustrankaWithAdressOIB_1">ARSBIRO društvo za projektiranje i građevinarstvo d.o.o., OIB 66051973179, Mile Budaka 6, 20000 Dubrovnik</derivirana_varijabla>
  </DomainObject.Predmet.ProtustrankaWithAdressOIB>
  <DomainObject.Predmet.ProtustrankaNazivFormated>
    <izvorni_sadrzaj>ARSBIRO društvo za projektiranje i građevinarstvo d.o.o.</izvorni_sadrzaj>
    <derivirana_varijabla naziv="DomainObject.Predmet.ProtustrankaNazivFormated_1">ARSBIRO društvo za projektiranje i građevinarstvo d.o.o.</derivirana_varijabla>
  </DomainObject.Predmet.ProtustrankaNazivFormated>
  <DomainObject.Predmet.ProtustrankaNazivFormatedOIB>
    <izvorni_sadrzaj>ARSBIRO društvo za projektiranje i građevinarstvo d.o.o., OIB 66051973179</izvorni_sadrzaj>
    <derivirana_varijabla naziv="DomainObject.Predmet.ProtustrankaNazivFormatedOIB_1">ARSBIRO društvo za projektiranje i građevinarstvo d.o.o., OIB 66051973179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ARSBIRO društvo za projektiranje i građevinarstvo d.o.o.</item>
    </izvorni_sadrzaj>
    <derivirana_varijabla naziv="DomainObject.Predmet.ProtuStrankaListFormated_1">
      <item>ARSBIRO društvo za projektiranje i građevinarstvo d.o.o.</item>
    </derivirana_varijabla>
  </DomainObject.Predmet.ProtuStrankaListFormated>
  <DomainObject.Predmet.ProtuStrankaListFormatedOIB>
    <izvorni_sadrzaj>
      <item>ARSBIRO društvo za projektiranje i građevinarstvo d.o.o., OIB 66051973179</item>
    </izvorni_sadrzaj>
    <derivirana_varijabla naziv="DomainObject.Predmet.ProtuStrankaListFormatedOIB_1">
      <item>ARSBIRO društvo za projektiranje i građevinarstvo d.o.o., OIB 66051973179</item>
    </derivirana_varijabla>
  </DomainObject.Predmet.ProtuStrankaListFormatedOIB>
  <DomainObject.Predmet.ProtuStrankaListFormatedWithAdress>
    <izvorni_sadrzaj>
      <item>ARSBIRO društvo za projektiranje i građevinarstvo d.o.o., Mile Budaka 6, 20000 Dubrovnik</item>
    </izvorni_sadrzaj>
    <derivirana_varijabla naziv="DomainObject.Predmet.ProtuStrankaListFormatedWithAdress_1">
      <item>ARSBIRO društvo za projektiranje i građevinarstvo d.o.o., Mile Budaka 6, 20000 Dubrovnik</item>
    </derivirana_varijabla>
  </DomainObject.Predmet.ProtuStrankaListFormatedWithAdress>
  <DomainObject.Predmet.ProtuStrankaListFormatedWithAdressOIB>
    <izvorni_sadrzaj>
      <item>ARSBIRO društvo za projektiranje i građevinarstvo d.o.o., OIB 66051973179, Mile Budaka 6, 20000 Dubrovnik</item>
    </izvorni_sadrzaj>
    <derivirana_varijabla naziv="DomainObject.Predmet.ProtuStrankaListFormatedWithAdressOIB_1">
      <item>ARSBIRO društvo za projektiranje i građevinarstvo d.o.o., OIB 66051973179, Mile Budaka 6, 20000 Dubrovnik</item>
    </derivirana_varijabla>
  </DomainObject.Predmet.ProtuStrankaListFormatedWithAdressOIB>
  <DomainObject.Predmet.ProtuStrankaListNazivFormated>
    <izvorni_sadrzaj>
      <item>ARSBIRO društvo za projektiranje i građevinarstvo d.o.o.</item>
    </izvorni_sadrzaj>
    <derivirana_varijabla naziv="DomainObject.Predmet.ProtuStrankaListNazivFormated_1">
      <item>ARSBIRO društvo za projektiranje i građevinarstvo d.o.o.</item>
    </derivirana_varijabla>
  </DomainObject.Predmet.ProtuStrankaListNazivFormated>
  <DomainObject.Predmet.ProtuStrankaListNazivFormatedOIB>
    <izvorni_sadrzaj>
      <item>ARSBIRO društvo za projektiranje i građevinarstvo d.o.o., OIB 66051973179</item>
    </izvorni_sadrzaj>
    <derivirana_varijabla naziv="DomainObject.Predmet.ProtuStrankaListNazivFormatedOIB_1">
      <item>ARSBIRO društvo za projektiranje i građevinarstvo d.o.o., OIB 66051973179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ARSBIRO društvo za projektiranje i građevinarstvo d.o.o.</izvorni_sadrzaj>
    <derivirana_varijabla naziv="DomainObject.Predmet.ProtustrankaIDrugi_1">ARSBIRO društvo za projektiranje i građevinarstvo d.o.o.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ARSBIRO društvo za projektiranje i građevinarstvo d.o.o., OIB 66051973179, Mile Budaka 6, 20000 Dubrovnik</izvorni_sadrzaj>
    <derivirana_varijabla naziv="DomainObject.Predmet.ProtustrankaIDrugiAdressOIB_1">ARSBIRO društvo za projektiranje i građevinarstvo d.o.o., OIB 66051973179, Mile Budaka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ARSBIRO društvo za projektiranje i građevinarstvo d.o.o.</item>
    </izvorni_sadrzaj>
    <derivirana_varijabla naziv="DomainObject.Predmet.SudioniciListNaziv_1">
      <item>FINA RC Split, Podružnica Dubrovnik</item>
      <item>ARSBIRO društvo za projektiranje i građevinarstvo d.o.o.</item>
    </derivirana_varijabla>
  </DomainObject.Predmet.SudioniciListNaziv>
  <DomainObject.Predmet.SudioniciListAdressOIB>
    <izvorni_sadrzaj>
      <item>FINA RC Split, Podružnica Dubrovnik, OIB 85821130368, Vukovarska 2,20000 Dubrovnik</item>
      <item>ARSBIRO društvo za projektiranje i građevinarstvo d.o.o., OIB 66051973179, Mile Budaka 6,20000 Dubrovnik</item>
    </izvorni_sadrzaj>
    <derivirana_varijabla naziv="DomainObject.Predmet.SudioniciListAdressOIB_1">
      <item>FINA RC Split, Podružnica Dubrovnik, OIB 85821130368, Vukovarska 2,20000 Dubrovnik</item>
      <item>ARSBIRO društvo za projektiranje i građevinarstvo d.o.o., OIB 66051973179, Mile Budaka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66051973179</item>
    </izvorni_sadrzaj>
    <derivirana_varijabla naziv="DomainObject.Predmet.SudioniciListNazivOIB_1">
      <item>, OIB 85821130368</item>
      <item>, OIB 66051973179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F45A0-B6F9-4C35-B36D-215EA6C85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2657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2016-03-11T08:40:00Z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