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6749" w14:paraId="759674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283FBE">
        <w:t>836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6DEC">
        <w:t>836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11.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76DEC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76DEC" w:rsidRPr="00476DEC">
        <w:t>ONIX GRUPA d.o.o., Zagreb, Kuzminečka 16, OIB: 71881908718</w:t>
      </w:r>
      <w:r w:rsidR="00476DEC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76DEC">
        <w:t>52.418,10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476DEC">
        <w:t>2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83FBE"/>
    <w:rsid w:val="00297E94"/>
    <w:rsid w:val="00325398"/>
    <w:rsid w:val="0038246E"/>
    <w:rsid w:val="003C26BF"/>
    <w:rsid w:val="003C4E2D"/>
    <w:rsid w:val="003D35F9"/>
    <w:rsid w:val="003E3A15"/>
    <w:rsid w:val="00413F4C"/>
    <w:rsid w:val="0045172A"/>
    <w:rsid w:val="00476DEC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424BE"/>
    <w:rsid w:val="007B5AFD"/>
    <w:rsid w:val="007D21D8"/>
    <w:rsid w:val="007D5A5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44FD3"/>
    <w:rsid w:val="00A71431"/>
    <w:rsid w:val="00AA2340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St-836/2019</izvorni_sadrzaj>
    <derivirana_varijabla naziv="DomainObject.Predmet.OznakaBroj_1">St-836/2019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ONIX GRUPA d.o.o. zastupanog po punomoćniku Mira Pleše; Ante Vrban</izvorni_sadrzaj>
    <derivirana_varijabla naziv="DomainObject.Predmet.ProtustrankaFormated_1">  ONIX GRUPA d.o.o. zastupanog po punomoćniku Mira Pleše; Ante Vrban</derivirana_varijabla>
  </DomainObject.Predmet.ProtustrankaFormated>
  <DomainObject.Predmet.ProtustrankaFormatedOIB>
    <izvorni_sadrzaj>  ONIX GRUPA d.o.o., OIB 71881908718 zastupanog po punomoćniku Mira Pleše; Ante Vrban</izvorni_sadrzaj>
    <derivirana_varijabla naziv="DomainObject.Predmet.ProtustrankaFormatedOIB_1">  ONIX GRUPA d.o.o., OIB 71881908718 zastupanog po punomoćniku Mira Pleše; Ante Vrban</derivirana_varijabla>
  </DomainObject.Predmet.ProtustrankaFormatedOIB>
  <DomainObject.Predmet.ProtustrankaFormatedWithAdress>
    <izvorni_sadrzaj> ONIX GRUPA d.o.o., Kuzminečka 16, 10000 Zagreb zastupanog po punomoćniku Mira Pleše; Ante Vrban</izvorni_sadrzaj>
    <derivirana_varijabla naziv="DomainObject.Predmet.ProtustrankaFormatedWithAdress_1"> ONIX GRUPA d.o.o., Kuzminečka 16, 10000 Zagreb zastupanog po punomoćniku Mira Pleše; Ante Vrban</derivirana_varijabla>
  </DomainObject.Predmet.ProtustrankaFormatedWithAdress>
  <DomainObject.Predmet.ProtustrankaFormatedWithAdressOIB>
    <izvorni_sadrzaj> ONIX GRUPA d.o.o., OIB 71881908718, Kuzminečka 16, 10000 Zagreb zastupanog po punomoćniku Mira Pleše; Ante Vrban</izvorni_sadrzaj>
    <derivirana_varijabla naziv="DomainObject.Predmet.ProtustrankaFormatedWithAdressOIB_1"> ONIX GRUPA d.o.o., OIB 71881908718, Kuzminečka 16, 10000 Zagreb zastupanog po punomoćniku Mira Pleše; Ante Vrban</derivirana_varijabla>
  </DomainObject.Predmet.ProtustrankaFormatedWithAdressOIB>
  <DomainObject.Predmet.ProtustrankaWithAdress>
    <izvorni_sadrzaj>ONIX GRUPA d.o.o. Kuzminečka 16, 10000 Zagreb</izvorni_sadrzaj>
    <derivirana_varijabla naziv="DomainObject.Predmet.ProtustrankaWithAdress_1">ONIX GRUPA d.o.o. Kuzminečka 16, 10000 Zagreb</derivirana_varijabla>
  </DomainObject.Predmet.ProtustrankaWithAdress>
  <DomainObject.Predmet.ProtustrankaWithAdressOIB>
    <izvorni_sadrzaj>ONIX GRUPA d.o.o., OIB 71881908718, Kuzminečka 16, 10000 Zagreb</izvorni_sadrzaj>
    <derivirana_varijabla naziv="DomainObject.Predmet.ProtustrankaWithAdressOIB_1">ONIX GRUPA d.o.o., OIB 71881908718, Kuzminečka 16, 10000 Zagreb</derivirana_varijabla>
  </DomainObject.Predmet.ProtustrankaWithAdressOIB>
  <DomainObject.Predmet.ProtustrankaNazivFormated>
    <izvorni_sadrzaj>ONIX GRUPA d.o.o.</izvorni_sadrzaj>
    <derivirana_varijabla naziv="DomainObject.Predmet.ProtustrankaNazivFormated_1">ONIX GRUPA d.o.o.</derivirana_varijabla>
  </DomainObject.Predmet.ProtustrankaNazivFormated>
  <DomainObject.Predmet.ProtustrankaNazivFormatedOIB>
    <izvorni_sadrzaj>ONIX GRUPA d.o.o., OIB 71881908718</izvorni_sadrzaj>
    <derivirana_varijabla naziv="DomainObject.Predmet.ProtustrankaNazivFormatedOIB_1">ONIX GRUPA d.o.o., OIB 71881908718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ONIX GRUPA d.o.o. zastupanog po punomoćniku Mira Pleše; Ante Vrban</item>
    </izvorni_sadrzaj>
    <derivirana_varijabla naziv="DomainObject.Predmet.ProtuStrankaListFormated_1">
      <item>ONIX GRUPA d.o.o. zastupanog po punomoćniku Mira Pleše; Ante Vrban</item>
    </derivirana_varijabla>
  </DomainObject.Predmet.ProtuStrankaListFormated>
  <DomainObject.Predmet.ProtuStrankaListFormatedOIB>
    <izvorni_sadrzaj>
      <item>ONIX GRUPA d.o.o., OIB 71881908718 zastupanog po punomoćniku Mira Pleše; Ante Vrban</item>
    </izvorni_sadrzaj>
    <derivirana_varijabla naziv="DomainObject.Predmet.ProtuStrankaListFormatedOIB_1">
      <item>ONIX GRUPA d.o.o., OIB 71881908718 zastupanog po punomoćniku Mira Pleše; Ante Vrban</item>
    </derivirana_varijabla>
  </DomainObject.Predmet.ProtuStrankaListFormatedOIB>
  <DomainObject.Predmet.ProtuStrankaListFormatedWithAdress>
    <izvorni_sadrzaj>
      <item>ONIX GRUPA d.o.o., Kuzminečka 16, 10000 Zagreb zastupanog po punomoćniku Mira Pleše; Ante Vrban</item>
    </izvorni_sadrzaj>
    <derivirana_varijabla naziv="DomainObject.Predmet.ProtuStrankaListFormatedWithAdress_1">
      <item>ONIX GRUPA d.o.o., Kuzminečka 16, 10000 Zagreb zastupanog po punomoćniku Mira Pleše; Ante Vrban</item>
    </derivirana_varijabla>
  </DomainObject.Predmet.ProtuStrankaListFormatedWithAdress>
  <DomainObject.Predmet.ProtuStrankaListFormatedWithAdressOIB>
    <izvorni_sadrzaj>
      <item>ONIX GRUPA d.o.o., OIB 71881908718, Kuzminečka 16, 10000 Zagreb zastupanog po punomoćniku Mira Pleše; Ante Vrban</item>
    </izvorni_sadrzaj>
    <derivirana_varijabla naziv="DomainObject.Predmet.ProtuStrankaListFormatedWithAdressOIB_1">
      <item>ONIX GRUPA d.o.o., OIB 71881908718, Kuzminečka 16, 10000 Zagreb zastupanog po punomoćniku Mira Pleše; Ante Vrban</item>
    </derivirana_varijabla>
  </DomainObject.Predmet.ProtuStrankaListFormatedWithAdressOIB>
  <DomainObject.Predmet.ProtuStrankaListNazivFormated>
    <izvorni_sadrzaj>
      <item>ONIX GRUPA d.o.o.</item>
    </izvorni_sadrzaj>
    <derivirana_varijabla naziv="DomainObject.Predmet.ProtuStrankaListNazivFormated_1">
      <item>ONIX GRUPA d.o.o.</item>
    </derivirana_varijabla>
  </DomainObject.Predmet.ProtuStrankaListNazivFormated>
  <DomainObject.Predmet.ProtuStrankaListNazivFormatedOIB>
    <izvorni_sadrzaj>
      <item>ONIX GRUPA d.o.o., OIB 71881908718</item>
    </izvorni_sadrzaj>
    <derivirana_varijabla naziv="DomainObject.Predmet.ProtuStrankaListNazivFormatedOIB_1">
      <item>ONIX GRUPA d.o.o., OIB 71881908718</item>
    </derivirana_varijabla>
  </DomainObject.Predmet.ProtuStrankaListNazivFormatedOIB>
  <DomainObject.Predmet.OstaliListFormated>
    <izvorni_sadrzaj>
      <item>Mira Pleše punomoćnik sudionika u postupku ONIX GRUPA d.o.o.</item>
      <item>Ante Vrban punomoćnik sudionika u postupku ONIX GRUPA d.o.o.</item>
    </izvorni_sadrzaj>
    <derivirana_varijabla naziv="DomainObject.Predmet.OstaliListFormated_1">
      <item>Mira Pleše punomoćnik sudionika u postupku ONIX GRUPA d.o.o.</item>
      <item>Ante Vrban punomoćnik sudionika u postupku ONIX GRUPA d.o.o.</item>
    </derivirana_varijabla>
  </DomainObject.Predmet.OstaliListFormated>
  <DomainObject.Predmet.OstaliListFormatedOIB>
    <izvorni_sadrzaj>
      <item>Mira Pleše, OIB 29066532650 punomoćnik sudionika u postupku ONIX GRUPA d.o.o.</item>
      <item>Ante Vrban, OIB 92605343593 punomoćnik sudionika u postupku ONIX GRUPA d.o.o.</item>
    </izvorni_sadrzaj>
    <derivirana_varijabla naziv="DomainObject.Predmet.OstaliListFormatedOIB_1">
      <item>Mira Pleše, OIB 29066532650 punomoćnik sudionika u postupku ONIX GRUPA d.o.o.</item>
      <item>Ante Vrban, OIB 92605343593 punomoćnik sudionika u postupku ONIX GRUPA d.o.o.</item>
    </derivirana_varijabla>
  </DomainObject.Predmet.OstaliListFormatedOIB>
  <DomainObject.Predmet.OstaliListFormatedWithAdress>
    <izvorni_sadrzaj>
      <item>Mira Pleše, Drage Gervaisa 35, 10000 Zagreb punomoćnik sudionika u postupku ONIX GRUPA d.o.o.</item>
      <item>Ante Vrban, Medveščak 61, 10000 Zagreb punomoćnik sudionika u postupku ONIX GRUPA d.o.o.</item>
    </izvorni_sadrzaj>
    <derivirana_varijabla naziv="DomainObject.Predmet.OstaliListFormatedWithAdress_1">
      <item>Mira Pleše, Drage Gervaisa 35, 10000 Zagreb punomoćnik sudionika u postupku ONIX GRUPA d.o.o.</item>
      <item>Ante Vrban, Medveščak 61, 10000 Zagreb punomoćnik sudionika u postupku ONIX GRUPA d.o.o.</item>
    </derivirana_varijabla>
  </DomainObject.Predmet.OstaliListFormatedWithAdress>
  <DomainObject.Predmet.OstaliListFormatedWithAdressOIB>
    <izvorni_sadrzaj>
      <item>Mira Pleše, OIB 29066532650, Drage Gervaisa 35, 10000 Zagreb punomoćnik sudionika u postupku ONIX GRUPA d.o.o.</item>
      <item>Ante Vrban, OIB 92605343593, Medveščak 61, 10000 Zagreb punomoćnik sudionika u postupku ONIX GRUPA d.o.o.</item>
    </izvorni_sadrzaj>
    <derivirana_varijabla naziv="DomainObject.Predmet.OstaliListFormatedWithAdressOIB_1">
      <item>Mira Pleše, OIB 29066532650, Drage Gervaisa 35, 10000 Zagreb punomoćnik sudionika u postupku ONIX GRUPA d.o.o.</item>
      <item>Ante Vrban, OIB 92605343593, Medveščak 61, 10000 Zagreb punomoćnik sudionika u postupku ONIX GRUPA d.o.o.</item>
    </derivirana_varijabla>
  </DomainObject.Predmet.OstaliListFormatedWithAdressOIB>
  <DomainObject.Predmet.OstaliListNazivFormated>
    <izvorni_sadrzaj>
      <item>Mira Pleše</item>
      <item>Ante Vrban</item>
    </izvorni_sadrzaj>
    <derivirana_varijabla naziv="DomainObject.Predmet.OstaliListNazivFormated_1">
      <item>Mira Pleše</item>
      <item>Ante Vrban</item>
    </derivirana_varijabla>
  </DomainObject.Predmet.OstaliListNazivFormated>
  <DomainObject.Predmet.OstaliListNazivFormatedOIB>
    <izvorni_sadrzaj>
      <item>Mira Pleše, OIB 29066532650</item>
      <item>Ante Vrban, OIB 92605343593</item>
    </izvorni_sadrzaj>
    <derivirana_varijabla naziv="DomainObject.Predmet.OstaliListNazivFormatedOIB_1">
      <item>Mira Pleše, OIB 29066532650</item>
      <item>Ante Vrban, OIB 92605343593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ONIX GRUPA d.o.o.</izvorni_sadrzaj>
    <derivirana_varijabla naziv="DomainObject.Predmet.ProtustrankaIDrugi_1">ONIX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ONIX GRUPA d.o.o., OIB 71881908718, Kuzminečka 16, 10000 Zagreb</izvorni_sadrzaj>
    <derivirana_varijabla naziv="DomainObject.Predmet.ProtustrankaIDrugiAdressOIB_1">ONIX GRUPA d.o.o., OIB 71881908718, Kuzminečka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ONIX GRUPA d.o.o.</item>
      <item>Mira Pleše</item>
      <item>Ante Vrban</item>
    </izvorni_sadrzaj>
    <derivirana_varijabla naziv="DomainObject.Predmet.SudioniciListNaziv_1">
      <item>FINA Regionalni centar Zagreb</item>
      <item>ONIX GRUPA d.o.o.</item>
      <item>Mira Pleše</item>
      <item>Ante Vrban</item>
    </derivirana_varijabla>
  </DomainObject.Predmet.SudioniciListNaziv>
  <DomainObject.Predmet.SudioniciListAdressOIB>
    <izvorni_sadrzaj>
      <item>FINA Regionalni centar Zagreb, OIB 85821130368, Trg svibanjskih žrtava 1995 br. 1,10000 Zagreb</item>
      <item>ONIX GRUPA d.o.o., OIB 71881908718, Kuzminečka 16,10000 Zagreb</item>
      <item>Mira Pleše, OIB 29066532650, Drage Gervaisa 35,10000 Zagreb</item>
      <item>Ante Vrban, OIB 92605343593, Medveščak 61,10000 Zagreb</item>
    </izvorni_sadrzaj>
    <derivirana_varijabla naziv="DomainObject.Predmet.SudioniciListAdressOIB_1">
      <item>FINA Regionalni centar Zagreb, OIB 85821130368, Trg svibanjskih žrtava 1995 br. 1,10000 Zagreb</item>
      <item>ONIX GRUPA d.o.o., OIB 71881908718, Kuzminečka 16,10000 Zagreb</item>
      <item>Mira Pleše, OIB 29066532650, Drage Gervaisa 35,10000 Zagreb</item>
      <item>Ante Vrban, OIB 92605343593, Medveščak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71881908718</item>
      <item>, OIB 29066532650</item>
      <item>, OIB 92605343593</item>
    </izvorni_sadrzaj>
    <derivirana_varijabla naziv="DomainObject.Predmet.SudioniciListNazivOIB_1">
      <item>, OIB 85821130368</item>
      <item>, OIB 71881908718</item>
      <item>, OIB 29066532650</item>
      <item>, OIB 92605343593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2019-07-12T07:51:00Z</dcterms:created>
  <dc:creator>ilukac</dc:creator>
  <cp:lastModifiedBy>Vedrana Veverec</cp:lastModifiedBy>
  <cp:lastPrinted>2019-07-12T07:51:00Z</cp:lastPrinted>
  <dcterms:modified xmlns:xsi="http://www.w3.org/2001/XMLSchema-instance" xsi:type="dcterms:W3CDTF">2019-07-12T07:54:00Z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(836-19-OGLAS.docx)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