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eb85d" w14:paraId="c3eb85d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bookmarkStart w:name="_GoBack" w:id="0"/>
      <w:bookmarkEnd w:id="0"/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BC619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1131B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E9617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48</w:t>
      </w:r>
      <w:r w:rsidR="00BC619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/2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016-</w:t>
      </w:r>
      <w:r w:rsidR="00D026C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Zagreb,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Ulica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grada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Vukovara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70, OIB: 85821130368,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F.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Kurelca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F637E7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listopada 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2016.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01410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LA-VI j.d.o.o. Crikvenica, Vinodolska 29,</w:t>
      </w:r>
      <w:r w:rsidR="00DD676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O</w:t>
      </w:r>
      <w:r w:rsidR="00E25F9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IB: </w:t>
      </w:r>
      <w:r w:rsidR="0001410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27171392011</w:t>
      </w:r>
      <w:r w:rsidR="00E25F9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4116F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MBS: </w:t>
      </w:r>
      <w:r w:rsidR="001131B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040</w:t>
      </w:r>
      <w:r w:rsidR="0001410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335528</w:t>
      </w:r>
      <w:r w:rsidR="00F637E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01410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6.569,48</w:t>
      </w:r>
      <w:r w:rsidR="00C55AF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kn. 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</w:t>
      </w:r>
      <w:proofErr w:type="spellStart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proofErr w:type="spellEnd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C55AF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1131B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E9617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48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/16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50417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27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listopada 2016.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1131BD"/>
    <w:rsid w:val="00127DD9"/>
    <w:rsid w:val="00140657"/>
    <w:rsid w:val="001758F4"/>
    <w:rsid w:val="00192370"/>
    <w:rsid w:val="001E6A8B"/>
    <w:rsid w:val="00244984"/>
    <w:rsid w:val="002477B9"/>
    <w:rsid w:val="00270B5A"/>
    <w:rsid w:val="00327DC2"/>
    <w:rsid w:val="00353442"/>
    <w:rsid w:val="00387477"/>
    <w:rsid w:val="00396C57"/>
    <w:rsid w:val="00411494"/>
    <w:rsid w:val="004116F9"/>
    <w:rsid w:val="0045499D"/>
    <w:rsid w:val="0046346E"/>
    <w:rsid w:val="00484B83"/>
    <w:rsid w:val="00491B16"/>
    <w:rsid w:val="004C7A40"/>
    <w:rsid w:val="004E4CB0"/>
    <w:rsid w:val="0050417C"/>
    <w:rsid w:val="005241EB"/>
    <w:rsid w:val="005A7649"/>
    <w:rsid w:val="005B53BD"/>
    <w:rsid w:val="005F050E"/>
    <w:rsid w:val="005F507E"/>
    <w:rsid w:val="006643DD"/>
    <w:rsid w:val="006C1198"/>
    <w:rsid w:val="006C15B1"/>
    <w:rsid w:val="007717B7"/>
    <w:rsid w:val="00790999"/>
    <w:rsid w:val="0097601A"/>
    <w:rsid w:val="009E759B"/>
    <w:rsid w:val="00A964FF"/>
    <w:rsid w:val="00AA57AE"/>
    <w:rsid w:val="00B21B52"/>
    <w:rsid w:val="00BC6193"/>
    <w:rsid w:val="00C55AF8"/>
    <w:rsid w:val="00CB74F0"/>
    <w:rsid w:val="00CC529E"/>
    <w:rsid w:val="00D026CD"/>
    <w:rsid w:val="00D04FDC"/>
    <w:rsid w:val="00D65E54"/>
    <w:rsid w:val="00D854FB"/>
    <w:rsid w:val="00DD676D"/>
    <w:rsid w:val="00E25F9B"/>
    <w:rsid w:val="00E71561"/>
    <w:rsid w:val="00E96175"/>
    <w:rsid w:val="00F5146B"/>
    <w:rsid w:val="00F637E7"/>
    <w:rsid w:val="00F73FCA"/>
    <w:rsid w:val="00F848E4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A964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64F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964FF"/>
    <w:rPr>
      <w:rFonts w:cs="Times New Roman" w:eastAsia="Times New Roman" w:hAnsi="Times New Roman" w:ascii="Times New Roman"/>
      <w:bCs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964FF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964FF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A964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64F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964FF"/>
    <w:rPr>
      <w:rFonts w:ascii="Times New Roman" w:cs="Times New Roman" w:eastAsia="Times New Roman" w:hAnsi="Times New Roman"/>
      <w:bCs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964FF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964FF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1148</izvorni_sadrzaj>
    <derivirana_varijabla naziv="DomainObject.Predmet.Broj_1">1148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St-1148/2016</izvorni_sadrzaj>
    <derivirana_varijabla naziv="DomainObject.Predmet.OznakaBroj_1">St-1148/2016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 - VI j.d.o.o.</izvorni_sadrzaj>
    <derivirana_varijabla naziv="DomainObject.Predmet.ProtustrankaFormated_1">  LA - VI j.d.o.o.</derivirana_varijabla>
  </DomainObject.Predmet.ProtustrankaFormated>
  <DomainObject.Predmet.ProtustrankaFormatedOIB>
    <izvorni_sadrzaj>  LA - VI j.d.o.o., OIB 27171392011</izvorni_sadrzaj>
    <derivirana_varijabla naziv="DomainObject.Predmet.ProtustrankaFormatedOIB_1">  LA - VI j.d.o.o., OIB 27171392011</derivirana_varijabla>
  </DomainObject.Predmet.ProtustrankaFormatedOIB>
  <DomainObject.Predmet.ProtustrankaFormatedWithAdress>
    <izvorni_sadrzaj> LA - VI j.d.o.o., Vinodolska 29, 51260 Crikvenica</izvorni_sadrzaj>
    <derivirana_varijabla naziv="DomainObject.Predmet.ProtustrankaFormatedWithAdress_1"> LA - VI j.d.o.o., Vinodolska 29, 51260 Crikvenica</derivirana_varijabla>
  </DomainObject.Predmet.ProtustrankaFormatedWithAdress>
  <DomainObject.Predmet.ProtustrankaFormatedWithAdressOIB>
    <izvorni_sadrzaj> LA - VI j.d.o.o., OIB 27171392011, Vinodolska 29, 51260 Crikvenica</izvorni_sadrzaj>
    <derivirana_varijabla naziv="DomainObject.Predmet.ProtustrankaFormatedWithAdressOIB_1"> LA - VI j.d.o.o., OIB 27171392011, Vinodolska 29, 51260 Crikvenica</derivirana_varijabla>
  </DomainObject.Predmet.ProtustrankaFormatedWithAdressOIB>
  <DomainObject.Predmet.ProtustrankaWithAdress>
    <izvorni_sadrzaj>LA - VI j.d.o.o. Vinodolska 29, 51260 Crikvenica</izvorni_sadrzaj>
    <derivirana_varijabla naziv="DomainObject.Predmet.ProtustrankaWithAdress_1">LA - VI j.d.o.o. Vinodolska 29, 51260 Crikvenica</derivirana_varijabla>
  </DomainObject.Predmet.ProtustrankaWithAdress>
  <DomainObject.Predmet.ProtustrankaWithAdressOIB>
    <izvorni_sadrzaj>LA - VI j.d.o.o., OIB 27171392011, Vinodolska 29, 51260 Crikvenica</izvorni_sadrzaj>
    <derivirana_varijabla naziv="DomainObject.Predmet.ProtustrankaWithAdressOIB_1">LA - VI j.d.o.o., OIB 27171392011, Vinodolska 29, 51260 Crikvenica</derivirana_varijabla>
  </DomainObject.Predmet.ProtustrankaWithAdressOIB>
  <DomainObject.Predmet.ProtustrankaNazivFormated>
    <izvorni_sadrzaj>LA - VI j.d.o.o.</izvorni_sadrzaj>
    <derivirana_varijabla naziv="DomainObject.Predmet.ProtustrankaNazivFormated_1">LA - VI j.d.o.o.</derivirana_varijabla>
  </DomainObject.Predmet.ProtustrankaNazivFormated>
  <DomainObject.Predmet.ProtustrankaNazivFormatedOIB>
    <izvorni_sadrzaj>LA - VI j.d.o.o., OIB 27171392011</izvorni_sadrzaj>
    <derivirana_varijabla naziv="DomainObject.Predmet.ProtustrankaNazivFormatedOIB_1">LA - VI j.d.o.o., OIB 27171392011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LA - VI j.d.o.o.</item>
    </izvorni_sadrzaj>
    <derivirana_varijabla naziv="DomainObject.Predmet.ProtuStrankaListFormated_1">
      <item>LA - VI j.d.o.o.</item>
    </derivirana_varijabla>
  </DomainObject.Predmet.ProtuStrankaListFormated>
  <DomainObject.Predmet.ProtuStrankaListFormatedOIB>
    <izvorni_sadrzaj>
      <item>LA - VI j.d.o.o., OIB 27171392011</item>
    </izvorni_sadrzaj>
    <derivirana_varijabla naziv="DomainObject.Predmet.ProtuStrankaListFormatedOIB_1">
      <item>LA - VI j.d.o.o., OIB 27171392011</item>
    </derivirana_varijabla>
  </DomainObject.Predmet.ProtuStrankaListFormatedOIB>
  <DomainObject.Predmet.ProtuStrankaListFormatedWithAdress>
    <izvorni_sadrzaj>
      <item>LA - VI j.d.o.o., Vinodolska 29, 51260 Crikvenica</item>
    </izvorni_sadrzaj>
    <derivirana_varijabla naziv="DomainObject.Predmet.ProtuStrankaListFormatedWithAdress_1">
      <item>LA - VI j.d.o.o., Vinodolska 29, 51260 Crikvenica</item>
    </derivirana_varijabla>
  </DomainObject.Predmet.ProtuStrankaListFormatedWithAdress>
  <DomainObject.Predmet.ProtuStrankaListFormatedWithAdressOIB>
    <izvorni_sadrzaj>
      <item>LA - VI j.d.o.o., OIB 27171392011, Vinodolska 29, 51260 Crikvenica</item>
    </izvorni_sadrzaj>
    <derivirana_varijabla naziv="DomainObject.Predmet.ProtuStrankaListFormatedWithAdressOIB_1">
      <item>LA - VI j.d.o.o., OIB 27171392011, Vinodolska 29, 51260 Crikvenica</item>
    </derivirana_varijabla>
  </DomainObject.Predmet.ProtuStrankaListFormatedWithAdressOIB>
  <DomainObject.Predmet.ProtuStrankaListNazivFormated>
    <izvorni_sadrzaj>
      <item>LA - VI j.d.o.o.</item>
    </izvorni_sadrzaj>
    <derivirana_varijabla naziv="DomainObject.Predmet.ProtuStrankaListNazivFormated_1">
      <item>LA - VI j.d.o.o.</item>
    </derivirana_varijabla>
  </DomainObject.Predmet.ProtuStrankaListNazivFormated>
  <DomainObject.Predmet.ProtuStrankaListNazivFormatedOIB>
    <izvorni_sadrzaj>
      <item>LA - VI j.d.o.o., OIB 27171392011</item>
    </izvorni_sadrzaj>
    <derivirana_varijabla naziv="DomainObject.Predmet.ProtuStrankaListNazivFormatedOIB_1">
      <item>LA - VI j.d.o.o., OIB 27171392011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LA - VI j.d.o.o.</izvorni_sadrzaj>
    <derivirana_varijabla naziv="DomainObject.Predmet.ProtustrankaIDrugi_1">LA - VI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LA - VI j.d.o.o., OIB 27171392011, Vinodolska 29, 51260 Crikvenica</izvorni_sadrzaj>
    <derivirana_varijabla naziv="DomainObject.Predmet.ProtustrankaIDrugiAdressOIB_1">LA - VI j.d.o.o., OIB 27171392011, Vinodolska 29,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LA - VI j.d.o.o.</item>
    </izvorni_sadrzaj>
    <derivirana_varijabla naziv="DomainObject.Predmet.SudioniciListNaziv_1">
      <item>FINA Rijeka</item>
      <item>LA - VI j.d.o.o.</item>
    </derivirana_varijabla>
  </DomainObject.Predmet.SudioniciListNaziv>
  <DomainObject.Predmet.SudioniciListAdressOIB>
    <izvorni_sadrzaj>
      <item>FINA Rijeka, OIB 85821130368, Frana Kurelca 8,51000 Rijeka</item>
      <item>LA - VI j.d.o.o., OIB 27171392011, Vinodolska 29,51260 Crikvenica</item>
    </izvorni_sadrzaj>
    <derivirana_varijabla naziv="DomainObject.Predmet.SudioniciListAdressOIB_1">
      <item>FINA Rijeka, OIB 85821130368, Frana Kurelca 8,51000 Rijeka</item>
      <item>LA - VI j.d.o.o., OIB 27171392011, Vinodolska 29,51260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27171392011</item>
    </izvorni_sadrzaj>
    <derivirana_varijabla naziv="DomainObject.Predmet.SudioniciListNazivOIB_1">
      <item>, OIB 85821130368</item>
      <item>, OIB 27171392011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1315</properties:Characters>
  <properties:Lines>34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2016-10-27T09:24:00Z</dcterms:created>
  <dc:creator>Marlena Redžaj</dc:creator>
  <cp:lastModifiedBy>Marlena Redžaj</cp:lastModifiedBy>
  <cp:lastPrinted>2016-10-27T09:24:00Z</cp:lastPrinted>
  <dcterms:modified xmlns:xsi="http://www.w3.org/2001/XMLSchema-instance" xsi:type="dcterms:W3CDTF">2016-10-27T09:24:00Z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