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51c8" w14:paraId="0b051c8" w:rsidRDefault="00170E1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70E19" w:rsidP="00170E19" w:rsidR="00AE649C">
      <w:pPr>
        <w:pStyle w:val="NormaleSPIS"/>
        <w:spacing w:after="0"/>
      </w:pPr>
      <w:r>
        <w:t xml:space="preserve">           Republika Hrvatska</w:t>
      </w:r>
    </w:p>
    <w:p w:rsidRDefault="00170E19" w:rsidP="00170E19" w:rsidR="00170E19">
      <w:pPr>
        <w:pStyle w:val="NormaleSPIS"/>
        <w:spacing w:after="0"/>
      </w:pPr>
      <w:r>
        <w:t xml:space="preserve">       Trgovački sud u Bjelovaru</w:t>
      </w:r>
    </w:p>
    <w:p w:rsidRDefault="00170E19" w:rsidP="004F27AE" w:rsidR="00170E19" w:rsidRPr="00B76F3C">
      <w:pPr>
        <w:pStyle w:val="NormaleSPIS"/>
      </w:pPr>
      <w:r>
        <w:t>Bjelovar, Šetalište dr.I.Lebovića 42.</w:t>
      </w:r>
    </w:p>
    <w:p w:rsidRDefault="00170E19" w:rsidP="00170E19" w:rsidR="00170E19">
      <w:pPr>
        <w:jc w:val="right"/>
      </w:pPr>
      <w:r>
        <w:t>Poslovni broj:7 St-405/2017-66</w:t>
      </w:r>
    </w:p>
    <w:p w:rsidRDefault="00170E19" w:rsidP="00170E19" w:rsidR="00170E19">
      <w:pPr>
        <w:pStyle w:val="Naslov1"/>
        <w:jc w:val="center"/>
        <w:rPr>
          <w:b w:val="false"/>
        </w:rPr>
      </w:pPr>
      <w:r w:rsidRPr="00170E19">
        <w:rPr>
          <w:b w:val="false"/>
          <w:sz w:val="24"/>
          <w:szCs w:val="24"/>
        </w:rPr>
        <w:t>R E P U B L I K A   H R V A T S K A</w:t>
      </w:r>
    </w:p>
    <w:p w:rsidRDefault="00170E19" w:rsidP="00170E19" w:rsidR="00170E19">
      <w:pPr>
        <w:jc w:val="center"/>
      </w:pPr>
      <w:r>
        <w:t>R J E Š E N J E</w:t>
      </w:r>
    </w:p>
    <w:p w:rsidRDefault="00170E19" w:rsidP="00170E19" w:rsidR="00170E19">
      <w:pPr>
        <w:ind w:firstLine="720"/>
        <w:jc w:val="both"/>
      </w:pPr>
      <w:r>
        <w:t xml:space="preserve">Trgovački sud u Bjelovaru, po sucu Tomislavu </w:t>
      </w:r>
      <w:proofErr w:type="spellStart"/>
      <w:r>
        <w:t>Mrazoviću</w:t>
      </w:r>
      <w:proofErr w:type="spellEnd"/>
      <w:r>
        <w:t xml:space="preserve">, u stečajnom predmetu nad trgovačkim društvom ELEKTROMETAL d.d. za izvođenje instalatersko montažerskih radova, proizvodnju vatrootpornih elemenata, distribuciju plina te inženjering izgradnju investicijskih objekata u stečaju iz Bjelovara, Ferde Rusana 21, OIB 45669853088, 31. siječnja 2018. </w:t>
      </w:r>
    </w:p>
    <w:p w:rsidRDefault="00170E19" w:rsidP="00170E19" w:rsidR="00170E19">
      <w:pPr>
        <w:jc w:val="center"/>
        <w:rPr>
          <w:b/>
        </w:rPr>
      </w:pPr>
      <w:r>
        <w:t>r i j e š i o   j e</w:t>
      </w:r>
    </w:p>
    <w:p w:rsidRDefault="00170E19" w:rsidP="00170E19" w:rsidR="00170E19">
      <w:pPr>
        <w:jc w:val="both"/>
      </w:pPr>
      <w:r>
        <w:tab/>
        <w:t xml:space="preserve">Odbacuje se prijava tražbine vjerovnika DOBROVOLJNO VATROGASNO DRUŠTVO POPOVAČA iz </w:t>
      </w:r>
      <w:proofErr w:type="spellStart"/>
      <w:r>
        <w:t>Popovače</w:t>
      </w:r>
      <w:proofErr w:type="spellEnd"/>
      <w:r>
        <w:t xml:space="preserve">, Kutinska 2 od dana 11.12.2017. godine u stečajnom postupku nad dužnikom ELEKTROMETAL d.d. za izvođenje instalatersko montažerskih radova, proizvodnju vatrootpornih elemenata, distribuciju plina te inženjering izgradnju investicijskih objekata u stečaju iz Bjelovara, kao nepravovremena. </w:t>
      </w:r>
      <w:r>
        <w:tab/>
      </w:r>
    </w:p>
    <w:p w:rsidRDefault="00170E19" w:rsidP="00170E19" w:rsidR="00170E19">
      <w:pPr>
        <w:jc w:val="center"/>
      </w:pPr>
      <w:r w:rsidRPr="00170E19">
        <w:t>Obrazloženje</w:t>
      </w:r>
    </w:p>
    <w:p w:rsidRDefault="00170E19" w:rsidP="00170E19" w:rsidR="00170E19">
      <w:pPr>
        <w:jc w:val="both"/>
      </w:pPr>
      <w:r>
        <w:tab/>
        <w:t xml:space="preserve">Stečajni upravitelj Franjo Otročak pisanim podneskom od 18.12.2017. godine, izvijestio je Trgovački sud u Bjelovaru da je zaprimio prijavu tražbine vjerovnika DOBROVOLJNO VATROGASNO DRUŠTVO POPOVAČA dana 11.12.2017. godine, a što znači da je navedeni vjerovnik, dostavio svoju prijavu tražbine stečajnom upravitelju, nakon proteka roka za prijavu tražbina vjerovnika u stečajnom postupku nad dužnikom ELEKTROMEATL d.d. u stečaju. Naime, rješenjem Trgovačkog suda u Bjelovaru pod poslovnim brojem 7 St-405/2017-10 od 19.09.2017. godine pozvani su svi vjerovnici da u roku od 60 dana od objave tog rješenja na e-oglasnoj ploči Trgovačkog suda u Bjelovaru, a koje rješenje je objavljeno 19.09.2017. godine na e-oglasnoj ploči Trgovačkog suda u Bjelovaru, prijave svoje tražbine stečajnom upravitelju Franji </w:t>
      </w:r>
      <w:proofErr w:type="spellStart"/>
      <w:r>
        <w:t>Otročaku</w:t>
      </w:r>
      <w:proofErr w:type="spellEnd"/>
      <w:r>
        <w:t xml:space="preserve"> u Lukaču na njegovu adresu, pa je slijedom toga rok za prijavu tražbina istekao dana 27.11.2017. godine. Zbog toga stečajni upravitelj predlaže sudu da prijavu tražbine ovog vjerovnika podnesenu nakon isteka roka za prijavljivanje, odbaci svojim rješenjem temeljem čl.257.st.6.Stečajnog zakona (NN broj 71/15, dalje SZ-a). </w:t>
      </w:r>
      <w:r>
        <w:tab/>
      </w:r>
    </w:p>
    <w:p w:rsidRDefault="00170E19" w:rsidP="00170E19" w:rsidR="00170E19">
      <w:pPr>
        <w:jc w:val="both"/>
      </w:pPr>
      <w:r>
        <w:tab/>
        <w:t xml:space="preserve">Sud je izvršio uvid u objavljeni oglas rješenja o otvaranju stečaja nad dužnikom ELEKTROMETAL d.d. u stečaju, te utvrdio da je to rješenje objavljeno na e-oglasnoj ploči Trgovačkog suda u Bjelovaru dana 19.09.2017. godine, te da je slijedom toga dana 27.11.2017. godine istekao rok od 60 dana od objave tog rješenja na e-oglasnoj ploči Trgovačkog suda u Bjelovaru, za podnošenje prijava tražbina u tom stečajnom postupku koji se vodi nad dužnikom ELEKTROMETAL d.d. u stečaju. </w:t>
      </w:r>
    </w:p>
    <w:p w:rsidRDefault="00170E19" w:rsidP="00170E19" w:rsidR="00170E19">
      <w:pPr>
        <w:ind w:firstLine="720"/>
        <w:jc w:val="center"/>
      </w:pPr>
      <w:r>
        <w:lastRenderedPageBreak/>
        <w:t>2</w:t>
      </w:r>
    </w:p>
    <w:p w:rsidRDefault="00170E19" w:rsidP="00170E19" w:rsidR="00170E19">
      <w:pPr>
        <w:ind w:firstLine="720"/>
        <w:jc w:val="right"/>
      </w:pPr>
      <w:r>
        <w:t>Poslovni broj:7 St-405/2017-66</w:t>
      </w:r>
    </w:p>
    <w:p w:rsidRDefault="00170E19" w:rsidP="00170E19" w:rsidR="00170E19">
      <w:pPr>
        <w:ind w:firstLine="720"/>
        <w:jc w:val="both"/>
      </w:pPr>
      <w:r>
        <w:t xml:space="preserve">Iz uvida u podnesak stečajnog upravitelja Franje </w:t>
      </w:r>
      <w:proofErr w:type="spellStart"/>
      <w:r>
        <w:t>Otročaka</w:t>
      </w:r>
      <w:proofErr w:type="spellEnd"/>
      <w:r>
        <w:t xml:space="preserve"> od 18.12.2017. godine u stečajnom postupku koji se vodi nad stečajnim dužnikom ELEKTROMETAL d.d. u stečaju pod poslovnim brojem 7 St-405/2017 Trgovačkog suda u Bjelovaru i priloženu prijavu tražbine, te foto presliku poštanske omotnice na kojoj je otisnut štambilj pošte u </w:t>
      </w:r>
      <w:proofErr w:type="spellStart"/>
      <w:r>
        <w:t>Popovači</w:t>
      </w:r>
      <w:proofErr w:type="spellEnd"/>
      <w:r>
        <w:t xml:space="preserve"> sa datumom 11.12.2017. godine, proizlazi da je vjerovnik DOBROVOLJNO VATROGASNO DRUŠTVO POPOVAČA, kao vjerovnik u stečajnom postupku nad stečajnim dužnikom ELEKTROMETAL d.d. u stečaju, stečajnom upravitelju Franji </w:t>
      </w:r>
      <w:proofErr w:type="spellStart"/>
      <w:r>
        <w:t>Otročaku</w:t>
      </w:r>
      <w:proofErr w:type="spellEnd"/>
      <w:r>
        <w:t xml:space="preserve"> dostavio prijavu svoje tražbine dana 11.12.2017. godine, pa kako je ta prijava ove tražbine stečajnom upravitelju dostavljena od strane navedenog vjerovnika nakon proteka roka za prijavu tražbina u ovom stečajnom postupku, a koji je rok protekao dana 27.11.2017. godine, to je sud temeljem čl.257.st.6.SZ-a odbacio ovu prijavu tražbine ovog vjerovnika kao nepravovremenu i riješio kao u izreci ovog rješenja.</w:t>
      </w:r>
    </w:p>
    <w:p w:rsidRDefault="00170E19" w:rsidP="00170E19" w:rsidR="00170E19">
      <w:pPr>
        <w:ind w:firstLine="720"/>
        <w:jc w:val="center"/>
      </w:pPr>
      <w:r>
        <w:t>Bjelovar 31. siječnja 2018.</w:t>
      </w:r>
    </w:p>
    <w:p w:rsidRDefault="00170E19" w:rsidP="00170E19" w:rsidR="00170E19">
      <w:pPr>
        <w:spacing w:after="0"/>
        <w:ind w:firstLine="720"/>
        <w:jc w:val="both"/>
      </w:pPr>
      <w:r>
        <w:tab/>
      </w:r>
      <w:r>
        <w:tab/>
      </w:r>
      <w:r>
        <w:tab/>
      </w:r>
      <w:r>
        <w:tab/>
      </w:r>
      <w:r>
        <w:tab/>
      </w:r>
      <w:r>
        <w:tab/>
      </w:r>
      <w:r>
        <w:tab/>
      </w:r>
      <w:r>
        <w:tab/>
        <w:t xml:space="preserve">        S u d a c</w:t>
      </w:r>
    </w:p>
    <w:p w:rsidRDefault="00170E19" w:rsidP="00170E19" w:rsidR="00170E19">
      <w:pPr>
        <w:ind w:firstLine="720"/>
        <w:jc w:val="both"/>
      </w:pPr>
      <w:r>
        <w:tab/>
      </w:r>
      <w:r>
        <w:tab/>
      </w:r>
      <w:r>
        <w:tab/>
      </w:r>
      <w:r>
        <w:tab/>
      </w:r>
      <w:r>
        <w:tab/>
      </w:r>
      <w:r>
        <w:tab/>
      </w:r>
      <w:r>
        <w:tab/>
        <w:t xml:space="preserve">            Tomislav Mrazović,v.r.</w:t>
      </w:r>
    </w:p>
    <w:p w:rsidRDefault="00170E19" w:rsidP="00170E19" w:rsidR="00170E19">
      <w:pPr>
        <w:spacing w:after="0"/>
        <w:ind w:firstLine="720"/>
        <w:jc w:val="both"/>
      </w:pPr>
      <w:r>
        <w:t xml:space="preserve">                                                                           Za točnost </w:t>
      </w:r>
      <w:proofErr w:type="spellStart"/>
      <w:r>
        <w:t>otpravka</w:t>
      </w:r>
      <w:proofErr w:type="spellEnd"/>
      <w:r>
        <w:t>-ovlašteni službenik</w:t>
      </w:r>
    </w:p>
    <w:p w:rsidRDefault="00170E19" w:rsidP="00170E19" w:rsidR="00170E19">
      <w:pPr>
        <w:ind w:firstLine="720"/>
        <w:jc w:val="both"/>
      </w:pPr>
      <w:r>
        <w:t xml:space="preserve">                                                                                              Jasmina </w:t>
      </w:r>
      <w:proofErr w:type="spellStart"/>
      <w:r>
        <w:t>Tubić</w:t>
      </w:r>
      <w:proofErr w:type="spellEnd"/>
    </w:p>
    <w:p w:rsidRDefault="00170E19" w:rsidP="00170E19" w:rsidR="00170E19">
      <w:pPr>
        <w:spacing w:after="0"/>
        <w:ind w:hanging="1985" w:left="1985"/>
        <w:jc w:val="both"/>
      </w:pPr>
      <w:r>
        <w:t xml:space="preserve">PRAVNA POUKA: Protiv ovog rješenja dopuštena je žalba u roku od 8 dana, od dana objave </w:t>
      </w:r>
    </w:p>
    <w:p w:rsidRDefault="00170E19" w:rsidP="00170E19" w:rsidR="00170E19">
      <w:pPr>
        <w:spacing w:after="0"/>
        <w:jc w:val="both"/>
      </w:pPr>
      <w:r>
        <w:t>ovog</w:t>
      </w:r>
      <w:r>
        <w:t xml:space="preserve"> </w:t>
      </w:r>
      <w:r>
        <w:t>rješenja na e-oglasnoj ploči Trgovačkog suda u Bjelovaru. Dostava se smatra obavljenom istekom</w:t>
      </w:r>
      <w:r>
        <w:t xml:space="preserve"> </w:t>
      </w:r>
      <w:r>
        <w:t xml:space="preserve">8 dana, od dana objave ovog rješenja na e-oglasnoj ploči suda </w:t>
      </w:r>
      <w:bookmarkStart w:name="_GoBack" w:id="0"/>
      <w:bookmarkEnd w:id="0"/>
      <w:r>
        <w:t>(čl.12.st.1.SZ-a).</w:t>
      </w:r>
      <w:r>
        <w:rPr>
          <w:rFonts w:hAnsi="Arial" w:ascii="Arial"/>
        </w:rPr>
        <w:t xml:space="preserve"> </w:t>
      </w:r>
      <w:r>
        <w:t xml:space="preserve">Žalba se podnosi Visokom trgovačkom sudu Republike Hrvatske, a putem </w:t>
      </w:r>
    </w:p>
    <w:p w:rsidRDefault="00170E19" w:rsidP="00170E19" w:rsidR="00170E19">
      <w:pPr>
        <w:ind w:hanging="1985" w:left="1985"/>
        <w:jc w:val="both"/>
      </w:pPr>
      <w:r>
        <w:t>ovog suda u 3 primjerka.</w:t>
      </w:r>
    </w:p>
    <w:p w:rsidRDefault="00170E19" w:rsidP="00170E19" w:rsidR="00170E19">
      <w:pPr>
        <w:jc w:val="both"/>
      </w:pPr>
    </w:p>
    <w:p w:rsidRDefault="00170E19" w:rsidP="00170E19" w:rsidR="00170E19">
      <w:pPr>
        <w:jc w:val="both"/>
      </w:pPr>
    </w:p>
    <w:p w:rsidRDefault="00170E19" w:rsidP="00170E19" w:rsidR="00170E19">
      <w:pPr>
        <w:jc w:val="both"/>
      </w:pPr>
    </w:p>
    <w:p w:rsidRDefault="00170E19" w:rsidP="00170E19" w:rsidR="00170E19">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0E19"/>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93763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St-405/2017-66</izvorni_sadrzaj>
    <derivirana_varijabla naziv="DomainObject.Oznaka_1">St-405/2017-66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St-405/2017-66</izvorni_sadrzaj>
    <derivirana_varijabla naziv="DomainObject.PoslovniBrojDokumenta_1">St-405/2017-66</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0E4F73-8A4C-45B5-882C-344EA960D1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584</properties:Words>
  <properties:Characters>3434</properties:Characters>
  <properties:Lines>67</properties:Lines>
  <properties:Paragraphs>23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2018-01-31T12:02:00Z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St-405/2017-66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