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6f9c" w14:paraId="57a6f9c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775CBF">
        <w:t>425/15-22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stečajnom sucu Nadi Kraljić  u stečajnom predmetu stečajnog dužnika </w:t>
      </w:r>
      <w:r w:rsidR="000B5744" w:rsidRPr="00F01F0C">
        <w:t>FLAMINGO TOU</w:t>
      </w:r>
      <w:r w:rsidR="000B5744">
        <w:t>RS – PUTNIČKA AGENCIJA d.o.o. – u stečaju,  Z</w:t>
      </w:r>
      <w:r w:rsidR="000B5744" w:rsidRPr="00F01F0C">
        <w:t xml:space="preserve">agreb, Nova Ves 11 MBS: 080433788 OIB: 68014918644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0B5744">
        <w:t>4. studenog</w:t>
      </w:r>
      <w:r w:rsidRPr="00AC4413">
        <w:t xml:space="preserve"> 2015.  godine</w:t>
      </w:r>
    </w:p>
    <w:p w:rsidRDefault="000B5744" w:rsidP="00D3740D" w:rsidR="000B5744" w:rsidRPr="00C56FCD"/>
    <w:p w:rsidRDefault="00D3740D" w:rsidP="00D3740D" w:rsidR="00D3740D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0B5744" w:rsidP="00D3740D" w:rsidR="000B5744" w:rsidRPr="00EF5B57">
      <w:pPr>
        <w:jc w:val="center"/>
        <w:rPr>
          <w:sz w:val="22"/>
          <w:szCs w:val="22"/>
        </w:rPr>
      </w:pPr>
    </w:p>
    <w:p w:rsidRDefault="000B5744" w:rsidP="000B5744" w:rsidR="000B5744" w:rsidRPr="00372E4F">
      <w:pPr>
        <w:ind w:firstLine="708"/>
        <w:jc w:val="both"/>
      </w:pPr>
      <w:r>
        <w:t>I</w:t>
      </w:r>
      <w:r>
        <w:tab/>
        <w:t xml:space="preserve">UTVRĐENE TRAŽBINE VJEROVNIKA PRVOG </w:t>
      </w:r>
      <w:r w:rsidRPr="00372E4F">
        <w:t xml:space="preserve">VIŠEG ISPLATNOG REDA </w:t>
      </w:r>
    </w:p>
    <w:p w:rsidRDefault="000B5744" w:rsidP="000B5744" w:rsidR="000B5744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0B5744" w:rsidP="000B5744" w:rsidR="000B5744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0B5744" w:rsidP="000B5744" w:rsidR="000B5744">
      <w:pPr>
        <w:jc w:val="both"/>
        <w:rPr>
          <w:sz w:val="22"/>
          <w:szCs w:val="22"/>
        </w:rPr>
      </w:pP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01.</w:t>
      </w:r>
      <w:r>
        <w:rPr>
          <w:sz w:val="22"/>
          <w:szCs w:val="22"/>
        </w:rPr>
        <w:tab/>
        <w:t>21</w:t>
      </w:r>
      <w:r>
        <w:rPr>
          <w:sz w:val="22"/>
          <w:szCs w:val="22"/>
        </w:rPr>
        <w:tab/>
        <w:t>SANJA LEDINSKY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Jandričeva 17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16.173,79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16.173,79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02.</w:t>
      </w:r>
      <w:r>
        <w:rPr>
          <w:sz w:val="22"/>
          <w:szCs w:val="22"/>
        </w:rPr>
        <w:tab/>
        <w:t>22</w:t>
      </w:r>
      <w:r>
        <w:rPr>
          <w:sz w:val="22"/>
          <w:szCs w:val="22"/>
        </w:rPr>
        <w:tab/>
        <w:t>ALEKSANDRA RITTIG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Đorđićeva 16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16.091,93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16.091,93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32.265,72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32.265,72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0B5744" w:rsidP="000B5744" w:rsidR="000B5744">
      <w:pPr>
        <w:jc w:val="both"/>
        <w:rPr>
          <w:sz w:val="22"/>
          <w:szCs w:val="22"/>
        </w:rPr>
      </w:pPr>
    </w:p>
    <w:p w:rsidRDefault="000B5744" w:rsidP="000B5744" w:rsidR="000B5744" w:rsidRPr="00372E4F">
      <w:pPr>
        <w:ind w:firstLine="708"/>
        <w:jc w:val="both"/>
      </w:pPr>
      <w:r>
        <w:t>II</w:t>
      </w:r>
      <w:r>
        <w:tab/>
        <w:t xml:space="preserve">UTVRĐENE TRAŽBINE VJEROVNIKA DRUGOG </w:t>
      </w:r>
      <w:r w:rsidRPr="00372E4F">
        <w:t xml:space="preserve">VIŠEG ISPLATNOG REDA </w:t>
      </w:r>
    </w:p>
    <w:p w:rsidRDefault="000B5744" w:rsidP="000B5744" w:rsidR="000B5744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0B5744" w:rsidP="000B5744" w:rsidR="000B5744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tbl>
      <w:tblPr>
        <w:tblW w:type="dxa" w:w="10000"/>
        <w:tblInd w:type="dxa" w:w="97"/>
        <w:tblLook w:val="04A0" w:noVBand="1" w:noHBand="0" w:lastColumn="0" w:firstColumn="1" w:lastRow="0" w:firstRow="1"/>
      </w:tblPr>
      <w:tblGrid>
        <w:gridCol w:w="600"/>
        <w:gridCol w:w="677"/>
        <w:gridCol w:w="3315"/>
        <w:gridCol w:w="1888"/>
        <w:gridCol w:w="1900"/>
        <w:gridCol w:w="1620"/>
      </w:tblGrid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  <w:tc>
          <w:tcPr>
            <w:tcW w:type="dxa" w:w="6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  <w:tc>
          <w:tcPr>
            <w:tcW w:type="dxa" w:w="33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Re. br</w:t>
            </w:r>
          </w:p>
        </w:tc>
        <w:tc>
          <w:tcPr>
            <w:tcW w:type="dxa" w:w="6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br. prij</w:t>
            </w:r>
          </w:p>
        </w:tc>
        <w:tc>
          <w:tcPr>
            <w:tcW w:type="dxa" w:w="33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vjerovnik</w:t>
            </w:r>
          </w:p>
        </w:tc>
        <w:tc>
          <w:tcPr>
            <w:tcW w:type="dxa" w:w="18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 xml:space="preserve"> prijavljene u kn 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 xml:space="preserve">priznate u kn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33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HYPO ALPE-ADRIA BANK d.d.</w:t>
            </w:r>
          </w:p>
        </w:tc>
        <w:tc>
          <w:tcPr>
            <w:tcW w:type="dxa" w:w="18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Slavonska avenija 6,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857.389,42 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857.389,42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OIB:14036333877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UNIQA osiguranje d.d. OIB:75665455333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Planinska 13A-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5.912,30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5.912,30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GRAD ZAGREB, OIB:61817894937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Trg Stjepana Radića 1, 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1.796,70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1.796,70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CROATIA AIRLINES d.d. OIB:24640993045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Buzin, Zagreb, Bani 75b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76.962,13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76.962,13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HRVATSKE ŠUME d.o.o.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Ljudevita Farkaša 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6.067,72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6.067,72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69693144506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Vukotinovića 2, </w:t>
            </w:r>
          </w:p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DOBIT d.o.o., OIB 92407841899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Dolenica 59,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27.127,55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27.127,55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 Zagrebačka banka d.d.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Trg bana Josipa 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color w:val="000000"/>
              </w:rPr>
            </w:pPr>
            <w:r w:rsidRPr="0076484B">
              <w:rPr>
                <w:color w:val="000000"/>
              </w:rPr>
              <w:t xml:space="preserve">77.457,50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color w:val="000000"/>
              </w:rPr>
            </w:pPr>
            <w:r w:rsidRPr="0076484B">
              <w:rPr>
                <w:color w:val="000000"/>
              </w:rPr>
              <w:t xml:space="preserve">77.457,50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92963223473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Jelačića 10,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HUP-ZAGREB d.d. 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Trg Krešimira Čosića 9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27.250,72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27.250,72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6685926489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VIPnet d.o.o. OIB:29524210204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Vrtni put 1,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10.523,83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10.523,83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ALLIANZ ZAGREB d.d. 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Heinzlova 70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21.554,14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21.554,14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23759810849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RAIFFEISENBANK AUSTRIA d.d.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Petrinjska 59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348.718,34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348.718,34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53056966535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ESPLANADE OLEANDER d.o.o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Mihanovićeva 1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13.105,55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13.105,55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08308894711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O-TOURS d.o.o. OIB:86757742446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Lj. Gaja 6/1,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355.772,36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355.772,36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Branko  Kincl, OIB 75793751608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Vinogradska cesta 69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46.852,19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46.852,19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15.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15.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ERSTE CARD CLUB d.o.o.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Praška 5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128.584,91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128.584,91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85941596441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16.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16.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Mario Ledinsky,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Jandričeva 17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27.471,19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16.019,97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42951796414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17.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17.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Sanja Ledinsky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Jandričeva 17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127.631,85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127.631,85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08169025969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18.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18.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REPUBLIKA HRVATSKA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27.557,06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27.557,06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MINISTARSTVO FINANCIJA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19.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19.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HIT TURIZAM d.o.o.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Preradovićeva 33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117.829,25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 xml:space="preserve">117.829,25 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OIB: 77632709552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10000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6484B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val="nil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888"/>
            <w:tcBorders>
              <w:top w:val="nil"/>
              <w:left w:val="nil"/>
              <w:bottom w:val="nil"/>
              <w:right w:val="nil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</w:tr>
      <w:tr w:rsidTr="002E0BB2" w:rsidR="000B5744" w:rsidRPr="0076484B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33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888"/>
            <w:tcBorders>
              <w:top w:val="nil"/>
              <w:left w:val="nil"/>
              <w:bottom w:space="0" w:sz="4" w:color="auto" w:val="single"/>
              <w:right w:val="nil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rPr>
                <w:color w:val="000000"/>
              </w:rPr>
            </w:pPr>
            <w:r w:rsidRPr="0076484B">
              <w:rPr>
                <w:color w:val="000000"/>
              </w:rPr>
              <w:t> 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</w:rPr>
            </w:pPr>
            <w:r w:rsidRPr="0076484B">
              <w:rPr>
                <w:b/>
                <w:bCs/>
                <w:color w:val="000000"/>
              </w:rPr>
              <w:t xml:space="preserve">2.305.564,71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0B5744" w:rsidP="002E0BB2" w:rsidR="000B5744" w:rsidRPr="0076484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2.294.113,49 </w:t>
            </w:r>
          </w:p>
        </w:tc>
      </w:tr>
    </w:tbl>
    <w:p w:rsidRDefault="000B5744" w:rsidP="000B5744" w:rsidR="000B5744">
      <w:pPr>
        <w:jc w:val="both"/>
        <w:rPr>
          <w:sz w:val="22"/>
          <w:szCs w:val="22"/>
        </w:rPr>
      </w:pPr>
    </w:p>
    <w:p w:rsidRDefault="000B5744" w:rsidP="000B5744" w:rsidR="000B5744" w:rsidRPr="00372E4F">
      <w:pPr>
        <w:ind w:firstLine="708"/>
        <w:jc w:val="both"/>
      </w:pPr>
      <w:r>
        <w:t>III</w:t>
      </w:r>
      <w:r>
        <w:tab/>
        <w:t xml:space="preserve">OSPORENE TRAŽBINE VJEROVNIKA DRUGOG </w:t>
      </w:r>
      <w:r w:rsidRPr="00372E4F">
        <w:t xml:space="preserve">VIŠEG ISPLATNOG REDA </w:t>
      </w:r>
    </w:p>
    <w:p w:rsidRDefault="000B5744" w:rsidP="000B5744" w:rsidR="000B5744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PRIJAVLJENO </w:t>
      </w:r>
      <w:r>
        <w:rPr>
          <w:sz w:val="22"/>
          <w:szCs w:val="22"/>
        </w:rPr>
        <w:tab/>
        <w:t>OSPORENO</w:t>
      </w:r>
    </w:p>
    <w:p w:rsidRDefault="000B5744" w:rsidP="000B5744" w:rsidR="000B5744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0B5744" w:rsidP="000B5744" w:rsidR="000B5744">
      <w:pPr>
        <w:jc w:val="both"/>
        <w:rPr>
          <w:sz w:val="22"/>
          <w:szCs w:val="22"/>
        </w:rPr>
      </w:pP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01. </w:t>
      </w:r>
      <w:r>
        <w:rPr>
          <w:sz w:val="22"/>
          <w:szCs w:val="22"/>
        </w:rPr>
        <w:tab/>
        <w:t>16</w:t>
      </w:r>
      <w:r>
        <w:rPr>
          <w:sz w:val="22"/>
          <w:szCs w:val="22"/>
        </w:rPr>
        <w:tab/>
        <w:t>MARIO LEDINSKY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Jandričeva 17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27.471,19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11.451,22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11.451,22</w:t>
      </w:r>
    </w:p>
    <w:p w:rsidRDefault="000B5744" w:rsidP="000B5744" w:rsidR="000B5744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0B5744" w:rsidP="000B5744" w:rsidR="000B5744">
      <w:pPr>
        <w:jc w:val="both"/>
        <w:rPr>
          <w:sz w:val="22"/>
          <w:szCs w:val="22"/>
        </w:rPr>
      </w:pPr>
    </w:p>
    <w:p w:rsidRDefault="000B5744" w:rsidP="000B5744" w:rsidR="000B5744">
      <w:pPr>
        <w:jc w:val="both"/>
        <w:rPr>
          <w:sz w:val="22"/>
          <w:szCs w:val="22"/>
        </w:rPr>
      </w:pPr>
    </w:p>
    <w:p w:rsidRDefault="00411C6D" w:rsidP="000B5744" w:rsidR="00411C6D" w:rsidRPr="00887403">
      <w:pPr>
        <w:ind w:firstLine="708"/>
        <w:jc w:val="both"/>
        <w:rPr>
          <w:bCs/>
        </w:rPr>
      </w:pPr>
      <w:r w:rsidRPr="00887403">
        <w:lastRenderedPageBreak/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411C6D" w:rsidP="00411C6D" w:rsidR="006474F2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0B5744" w:rsidP="00411C6D" w:rsidR="000B5744" w:rsidRPr="00411C6D">
      <w:pPr>
        <w:rPr>
          <w:bCs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</w:t>
      </w:r>
      <w:r>
        <w:t>i II</w:t>
      </w:r>
      <w:r w:rsidRPr="00500F83">
        <w:t xml:space="preserve"> izreke s obzirom da  ih je priznao stečajni upravitelj, a nisu osporena od strane vjerovnika na ispitnom ročištu.</w:t>
      </w:r>
    </w:p>
    <w:p w:rsidRDefault="00411C6D" w:rsidP="00411C6D" w:rsidR="00411C6D" w:rsidRPr="00887403">
      <w:pPr>
        <w:ind w:firstLine="708"/>
      </w:pPr>
      <w:r w:rsidRPr="00406763">
        <w:t xml:space="preserve">Vjerovniku </w:t>
      </w:r>
      <w:r w:rsidR="0087693C">
        <w:t>Mariu Ledinsky osporena je tražbina u iznosu od 11.452,22 kune je za osporeni iznos nije priložena dokumentacija.</w:t>
      </w:r>
    </w:p>
    <w:p w:rsidRDefault="00411C6D" w:rsidP="00411C6D" w:rsidR="00411C6D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411C6D" w:rsidP="00411C6D" w:rsidR="00411C6D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87693C">
        <w:t>4. studenog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2B09A0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2B09A0" w:rsidR="002B09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09A0" w:rsidP="002B09A0" w:rsidR="002B09A0">
      <w:pPr>
        <w:ind w:firstLine="708" w:left="5664"/>
      </w:pPr>
      <w:r>
        <w:t>Vinka Mihalinčić</w:t>
      </w:r>
    </w:p>
    <w:p w:rsidRDefault="002B09A0" w:rsidR="001E246B"/>
    <w:sectPr w:rsidSect="00341B62" w:rsidR="001E24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A0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87693C">
          <w:t>425/15-22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B5744"/>
    <w:rsid w:val="0015645C"/>
    <w:rsid w:val="00180A08"/>
    <w:rsid w:val="001B0D4A"/>
    <w:rsid w:val="001C6B43"/>
    <w:rsid w:val="00283809"/>
    <w:rsid w:val="002A6164"/>
    <w:rsid w:val="002B09A0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75CBF"/>
    <w:rsid w:val="007A5DAF"/>
    <w:rsid w:val="007C5E77"/>
    <w:rsid w:val="00852BC6"/>
    <w:rsid w:val="0087693C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9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9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9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9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0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9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9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9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9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TOURS-PUTNIČKA AGENCIJA d.o.o.</izvorni_sadrzaj>
    <derivirana_varijabla naziv="DomainObject.Predmet.ProtustrankaFormated_1">  FLAMINGO TOURS-PUTNIČKA AGENCIJA d.o.o.</derivirana_varijabla>
  </DomainObject.Predmet.ProtustrankaFormated>
  <DomainObject.Predmet.ProtustrankaFormatedOIB>
    <izvorni_sadrzaj>  FLAMINGO TOURS-PUTNIČKA AGENCIJA d.o.o., OIB 68014918644</izvorni_sadrzaj>
    <derivirana_varijabla naziv="DomainObject.Predmet.ProtustrankaFormatedOIB_1">  FLAMINGO TOURS-PUTNIČKA AGENCIJA d.o.o., OIB 68014918644</derivirana_varijabla>
  </DomainObject.Predmet.ProtustrankaFormatedOIB>
  <DomainObject.Predmet.ProtustrankaFormatedWithAdress>
    <izvorni_sadrzaj> FLAMINGO TOURS-PUTNIČKA AGENCIJA d.o.o., Nova Ves 11, 10000 Zagreb</izvorni_sadrzaj>
    <derivirana_varijabla naziv="DomainObject.Predmet.ProtustrankaFormatedWithAdress_1"> FLAMINGO TOURS-PUTNIČKA AGENCIJA d.o.o., Nova Ves 11, 10000 Zagreb</derivirana_varijabla>
  </DomainObject.Predmet.ProtustrankaFormatedWithAdress>
  <DomainObject.Predmet.ProtustrankaFormatedWithAdressOIB>
    <izvorni_sadrzaj> FLAMINGO TOURS-PUTNIČKA AGENCIJA d.o.o., OIB 68014918644, Nova Ves 11, 10000 Zagreb</izvorni_sadrzaj>
    <derivirana_varijabla naziv="DomainObject.Predmet.ProtustrankaFormatedWithAdressOIB_1"> FLAMINGO TOURS-PUTNIČKA AGENCIJA d.o.o., OIB 68014918644, Nova Ves 11, 10000 Zagreb</derivirana_varijabla>
  </DomainObject.Predmet.ProtustrankaFormatedWithAdressOIB>
  <DomainObject.Predmet.ProtustrankaWithAdress>
    <izvorni_sadrzaj>FLAMINGO TOURS-PUTNIČKA AGENCIJA d.o.o. Nova Ves 11, 10000 Zagreb</izvorni_sadrzaj>
    <derivirana_varijabla naziv="DomainObject.Predmet.ProtustrankaWithAdress_1">FLAMINGO TOURS-PUTNIČKA AGENCIJA d.o.o. Nova Ves 11, 10000 Zagreb</derivirana_varijabla>
  </DomainObject.Predmet.ProtustrankaWithAdress>
  <DomainObject.Predmet.ProtustrankaWithAdressOIB>
    <izvorni_sadrzaj>FLAMINGO TOURS-PUTNIČKA AGENCIJA d.o.o., OIB 68014918644, Nova Ves 11, 10000 Zagreb</izvorni_sadrzaj>
    <derivirana_varijabla naziv="DomainObject.Predmet.ProtustrankaWithAdressOIB_1">FLAMINGO TOURS-PUTNIČKA AGENCIJA d.o.o., OIB 68014918644, Nova Ves 11, 10000 Zagreb</derivirana_varijabla>
  </DomainObject.Predmet.ProtustrankaWithAdressOIB>
  <DomainObject.Predmet.ProtustrankaNazivFormated>
    <izvorni_sadrzaj>FLAMINGO TOURS-PUTNIČKA AGENCIJA d.o.o.</izvorni_sadrzaj>
    <derivirana_varijabla naziv="DomainObject.Predmet.ProtustrankaNazivFormated_1">FLAMINGO TOURS-PUTNIČKA AGENCIJA d.o.o.</derivirana_varijabla>
  </DomainObject.Predmet.ProtustrankaNazivFormated>
  <DomainObject.Predmet.ProtustrankaNazivFormatedOIB>
    <izvorni_sadrzaj>FLAMINGO TOURS-PUTNIČKA AGENCIJA d.o.o., OIB 68014918644</izvorni_sadrzaj>
    <derivirana_varijabla naziv="DomainObject.Predmet.ProtustrankaNazivFormatedOIB_1">FLAMINGO TOURS-PUTNIČKA AGENCIJA d.o.o., OIB 68014918644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FLAMINGO TOURS-PUTNIČKA AGENCIJA d.o.o.</izvorni_sadrzaj>
    <derivirana_varijabla naziv="DomainObject.Predmet.StrankaFormated_1">  FLAMINGO TOURS-PUTNIČKA AGENCIJA d.o.o.</derivirana_varijabla>
  </DomainObject.Predmet.StrankaFormated>
  <DomainObject.Predmet.StrankaFormatedOIB>
    <izvorni_sadrzaj>  FLAMINGO TOURS-PUTNIČKA AGENCIJA d.o.o., OIB 68014918644</izvorni_sadrzaj>
    <derivirana_varijabla naziv="DomainObject.Predmet.StrankaFormatedOIB_1">  FLAMINGO TOURS-PUTNIČKA AGENCIJA d.o.o., OIB 68014918644</derivirana_varijabla>
  </DomainObject.Predmet.StrankaFormatedOIB>
  <DomainObject.Predmet.StrankaFormatedWithAdress>
    <izvorni_sadrzaj> FLAMINGO TOURS-PUTNIČKA AGENCIJA d.o.o., Nova Ves 11, 10000 Zagreb</izvorni_sadrzaj>
    <derivirana_varijabla naziv="DomainObject.Predmet.StrankaFormatedWithAdress_1"> FLAMINGO TOURS-PUTNIČKA AGENCIJA d.o.o., Nova Ves 11, 10000 Zagreb</derivirana_varijabla>
  </DomainObject.Predmet.StrankaFormatedWithAdress>
  <DomainObject.Predmet.StrankaFormatedWithAdressOIB>
    <izvorni_sadrzaj> FLAMINGO TOURS-PUTNIČKA AGENCIJA d.o.o., OIB 68014918644, Nova Ves 11, 10000 Zagreb</izvorni_sadrzaj>
    <derivirana_varijabla naziv="DomainObject.Predmet.StrankaFormatedWithAdressOIB_1"> FLAMINGO TOURS-PUTNIČKA AGENCIJA d.o.o., OIB 68014918644, Nova Ves 11, 10000 Zagreb</derivirana_varijabla>
  </DomainObject.Predmet.StrankaFormatedWithAdressOIB>
  <DomainObject.Predmet.StrankaWithAdress>
    <izvorni_sadrzaj>FLAMINGO TOURS-PUTNIČKA AGENCIJA d.o.o. Nova Ves 11,10000 Zagreb</izvorni_sadrzaj>
    <derivirana_varijabla naziv="DomainObject.Predmet.StrankaWithAdress_1">FLAMINGO TOURS-PUTNIČKA AGENCIJA d.o.o. Nova Ves 11,10000 Zagreb</derivirana_varijabla>
  </DomainObject.Predmet.StrankaWithAdress>
  <DomainObject.Predmet.StrankaWithAdressOIB>
    <izvorni_sadrzaj>FLAMINGO TOURS-PUTNIČKA AGENCIJA d.o.o., OIB 68014918644, Nova Ves 11,10000 Zagreb</izvorni_sadrzaj>
    <derivirana_varijabla naziv="DomainObject.Predmet.StrankaWithAdressOIB_1">FLAMINGO TOURS-PUTNIČKA AGENCIJA d.o.o., OIB 68014918644, Nova Ves 11,10000 Zagreb</derivirana_varijabla>
  </DomainObject.Predmet.StrankaWithAdressOIB>
  <DomainObject.Predmet.StrankaNazivFormated>
    <izvorni_sadrzaj>FLAMINGO TOURS-PUTNIČKA AGENCIJA d.o.o.</izvorni_sadrzaj>
    <derivirana_varijabla naziv="DomainObject.Predmet.StrankaNazivFormated_1">FLAMINGO TOURS-PUTNIČKA AGENCIJA d.o.o.</derivirana_varijabla>
  </DomainObject.Predmet.StrankaNazivFormated>
  <DomainObject.Predmet.StrankaNazivFormatedOIB>
    <izvorni_sadrzaj>FLAMINGO TOURS-PUTNIČKA AGENCIJA d.o.o., OIB 68014918644</izvorni_sadrzaj>
    <derivirana_varijabla naziv="DomainObject.Predmet.StrankaNazivFormatedOIB_1">FLAMINGO TOURS-PUTNIČKA AGENCIJA d.o.o., OIB 68014918644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FLAMINGO TOURS-PUTNIČKA AGENCIJA d.o.o.</item>
    </izvorni_sadrzaj>
    <derivirana_varijabla naziv="DomainObject.Predmet.StrankaListFormated_1">
      <item>FLAMINGO TOURS-PUTNIČKA AGENCIJA d.o.o.</item>
    </derivirana_varijabla>
  </DomainObject.Predmet.StrankaListFormated>
  <DomainObject.Predmet.StrankaListFormatedOIB>
    <izvorni_sadrzaj>
      <item>FLAMINGO TOURS-PUTNIČKA AGENCIJA d.o.o., OIB 68014918644</item>
    </izvorni_sadrzaj>
    <derivirana_varijabla naziv="DomainObject.Predmet.StrankaListFormatedOIB_1">
      <item>FLAMINGO TOURS-PUTNIČKA AGENCIJA d.o.o., OIB 68014918644</item>
    </derivirana_varijabla>
  </DomainObject.Predmet.StrankaListFormatedOIB>
  <DomainObject.Predmet.StrankaListFormatedWithAdress>
    <izvorni_sadrzaj>
      <item>FLAMINGO TOURS-PUTNIČKA AGENCIJA d.o.o., Nova Ves 11, 10000 Zagreb</item>
    </izvorni_sadrzaj>
    <derivirana_varijabla naziv="DomainObject.Predmet.StrankaListFormatedWithAdress_1">
      <item>FLAMINGO TOURS-PUTNIČKA AGENCIJA d.o.o., Nova Ves 11, 10000 Zagreb</item>
    </derivirana_varijabla>
  </DomainObject.Predmet.StrankaListFormatedWithAdress>
  <DomainObject.Predmet.StrankaListFormatedWithAdressOIB>
    <izvorni_sadrzaj>
      <item>FLAMINGO TOURS-PUTNIČKA AGENCIJA d.o.o., OIB 68014918644, Nova Ves 11, 10000 Zagreb</item>
    </izvorni_sadrzaj>
    <derivirana_varijabla naziv="DomainObject.Predmet.StrankaListFormatedWithAdressOIB_1">
      <item>FLAMINGO TOURS-PUTNIČKA AGENCIJA d.o.o., OIB 68014918644, Nova Ves 11, 10000 Zagreb</item>
    </derivirana_varijabla>
  </DomainObject.Predmet.StrankaListFormatedWithAdressOIB>
  <DomainObject.Predmet.StrankaListNazivFormated>
    <izvorni_sadrzaj>
      <item>FLAMINGO TOURS-PUTNIČKA AGENCIJA d.o.o.</item>
    </izvorni_sadrzaj>
    <derivirana_varijabla naziv="DomainObject.Predmet.StrankaListNazivFormated_1">
      <item>FLAMINGO TOURS-PUTNIČKA AGENCIJA d.o.o.</item>
    </derivirana_varijabla>
  </DomainObject.Predmet.StrankaListNazivFormated>
  <DomainObject.Predmet.StrankaListNazivFormatedOIB>
    <izvorni_sadrzaj>
      <item>FLAMINGO TOURS-PUTNIČKA AGENCIJA d.o.o., OIB 68014918644</item>
    </izvorni_sadrzaj>
    <derivirana_varijabla naziv="DomainObject.Predmet.StrankaListNazivFormatedOIB_1">
      <item>FLAMINGO TOURS-PUTNIČKA AGENCIJA d.o.o., OIB 68014918644</item>
    </derivirana_varijabla>
  </DomainObject.Predmet.StrankaListNazivFormatedOIB>
  <DomainObject.Predmet.ProtuStrankaListFormated>
    <izvorni_sadrzaj>
      <item>FLAMINGO TOURS-PUTNIČKA AGENCIJA d.o.o.</item>
    </izvorni_sadrzaj>
    <derivirana_varijabla naziv="DomainObject.Predmet.ProtuStrankaListFormated_1">
      <item>FLAMINGO TOURS-PUTNIČKA AGENCIJA d.o.o.</item>
    </derivirana_varijabla>
  </DomainObject.Predmet.ProtuStrankaListFormated>
  <DomainObject.Predmet.ProtuStrankaListFormatedOIB>
    <izvorni_sadrzaj>
      <item>FLAMINGO TOURS-PUTNIČKA AGENCIJA d.o.o., OIB 68014918644</item>
    </izvorni_sadrzaj>
    <derivirana_varijabla naziv="DomainObject.Predmet.ProtuStrankaListFormatedOIB_1">
      <item>FLAMINGO TOURS-PUTNIČKA AGENCIJA d.o.o., OIB 68014918644</item>
    </derivirana_varijabla>
  </DomainObject.Predmet.ProtuStrankaListFormatedOIB>
  <DomainObject.Predmet.ProtuStrankaListFormatedWithAdress>
    <izvorni_sadrzaj>
      <item>FLAMINGO TOURS-PUTNIČKA AGENCIJA d.o.o., Nova Ves 11, 10000 Zagreb</item>
    </izvorni_sadrzaj>
    <derivirana_varijabla naziv="DomainObject.Predmet.ProtuStrankaListFormatedWithAdress_1">
      <item>FLAMINGO TOURS-PUTNIČKA AGENCIJA d.o.o., Nova Ves 11, 10000 Zagreb</item>
    </derivirana_varijabla>
  </DomainObject.Predmet.ProtuStrankaListFormatedWithAdress>
  <DomainObject.Predmet.ProtuStrankaListFormatedWithAdressOIB>
    <izvorni_sadrzaj>
      <item>FLAMINGO TOURS-PUTNIČKA AGENCIJA d.o.o., OIB 68014918644, Nova Ves 11, 10000 Zagreb</item>
    </izvorni_sadrzaj>
    <derivirana_varijabla naziv="DomainObject.Predmet.ProtuStrankaListFormatedWithAdressOIB_1">
      <item>FLAMINGO TOURS-PUTNIČKA AGENCIJA d.o.o., OIB 68014918644, Nova Ves 11, 10000 Zagreb</item>
    </derivirana_varijabla>
  </DomainObject.Predmet.ProtuStrankaListFormatedWithAdressOIB>
  <DomainObject.Predmet.ProtuStrankaListNazivFormated>
    <izvorni_sadrzaj>
      <item>FLAMINGO TOURS-PUTNIČKA AGENCIJA d.o.o.</item>
    </izvorni_sadrzaj>
    <derivirana_varijabla naziv="DomainObject.Predmet.ProtuStrankaListNazivFormated_1">
      <item>FLAMINGO TOURS-PUTNIČKA AGENCIJA d.o.o.</item>
    </derivirana_varijabla>
  </DomainObject.Predmet.ProtuStrankaListNazivFormated>
  <DomainObject.Predmet.ProtuStrankaListNazivFormatedOIB>
    <izvorni_sadrzaj>
      <item>FLAMINGO TOURS-PUTNIČKA AGENCIJA d.o.o., OIB 68014918644</item>
    </izvorni_sadrzaj>
    <derivirana_varijabla naziv="DomainObject.Predmet.ProtuStrankaListNazivFormatedOIB_1">
      <item>FLAMINGO TOURS-PUTNIČKA AGENCIJA d.o.o., OIB 68014918644</item>
    </derivirana_varijabla>
  </DomainObject.Predmet.ProtuStrankaListNazivFormatedOIB>
  <DomainObject.Predmet.OstaliListFormated>
    <izvorni_sadrzaj>
      <item>Domagoj Krpačić</item>
      <item>Sanja Ledinsky</item>
    </izvorni_sadrzaj>
    <derivirana_varijabla naziv="DomainObject.Predmet.OstaliListFormated_1">
      <item>Domagoj Krpačić</item>
      <item>Sanja Ledinsky</item>
    </derivirana_varijabla>
  </DomainObject.Predmet.OstaliListFormated>
  <DomainObject.Predmet.OstaliListFormatedOIB>
    <izvorni_sadrzaj>
      <item>Domagoj Krpačić, OIB 18593686473</item>
      <item>Sanja Ledinsky, OIB 08169025969</item>
    </izvorni_sadrzaj>
    <derivirana_varijabla naziv="DomainObject.Predmet.OstaliListFormatedOIB_1">
      <item>Domagoj Krpačić, OIB 18593686473</item>
      <item>Sanja Ledinsky, OIB 08169025969</item>
    </derivirana_varijabla>
  </DomainObject.Predmet.OstaliListFormatedOIB>
  <DomainObject.Predmet.OstaliListFormatedWithAdress>
    <izvorni_sadrzaj>
      <item>Domagoj Krpačić, Stupno 66, 44000 Stupno</item>
      <item>Sanja Ledinsky, Jandrićeva 17, 10000 Zagreb</item>
    </izvorni_sadrzaj>
    <derivirana_varijabla naziv="DomainObject.Predmet.OstaliListFormatedWithAdress_1">
      <item>Domagoj Krpačić, Stupno 66, 44000 Stupno</item>
      <item>Sanja Ledinsky, Jandrićeva 17, 10000 Zagreb</item>
    </derivirana_varijabla>
  </DomainObject.Predmet.OstaliListFormatedWithAdress>
  <DomainObject.Predmet.OstaliListFormatedWithAdressOIB>
    <izvorni_sadrzaj>
      <item>Domagoj Krpačić, OIB 18593686473, Stupno 66, 44000 Stupno</item>
      <item>Sanja Ledinsky, OIB 08169025969, Jandrićeva 17, 10000 Zagreb</item>
    </izvorni_sadrzaj>
    <derivirana_varijabla naziv="DomainObject.Predmet.OstaliListFormatedWithAdressOIB_1">
      <item>Domagoj Krpačić, OIB 18593686473, Stupno 66, 44000 Stupno</item>
      <item>Sanja Ledinsky, OIB 08169025969, Jandrićeva 17, 10000 Zagreb</item>
    </derivirana_varijabla>
  </DomainObject.Predmet.OstaliListFormatedWithAdressOIB>
  <DomainObject.Predmet.OstaliListNazivFormated>
    <izvorni_sadrzaj>
      <item>Domagoj Krpačić</item>
      <item>Sanja Ledinsky</item>
    </izvorni_sadrzaj>
    <derivirana_varijabla naziv="DomainObject.Predmet.OstaliListNazivFormated_1">
      <item>Domagoj Krpačić</item>
      <item>Sanja Ledinsky</item>
    </derivirana_varijabla>
  </DomainObject.Predmet.OstaliListNazivFormated>
  <DomainObject.Predmet.OstaliListNazivFormatedOIB>
    <izvorni_sadrzaj>
      <item>Domagoj Krpačić, OIB 18593686473</item>
      <item>Sanja Ledinsky, OIB 08169025969</item>
    </izvorni_sadrzaj>
    <derivirana_varijabla naziv="DomainObject.Predmet.OstaliListNazivFormatedOIB_1">
      <item>Domagoj Krpačić, OIB 18593686473</item>
      <item>Sanja Ledinsky, OIB 08169025969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FLAMINGO TOURS-PUTNIČKA AGENCIJA d.o.o.</izvorni_sadrzaj>
    <derivirana_varijabla naziv="DomainObject.Predmet.StrankaIDrugi_1">FLAMINGO TOURS-PUTNIČKA AGENCIJA d.o.o.</derivirana_varijabla>
  </DomainObject.Predmet.StrankaIDrugi>
  <DomainObject.Predmet.ProtustrankaIDrugi>
    <izvorni_sadrzaj>FLAMINGO TOURS-PUTNIČKA AGENCIJA d.o.o.</izvorni_sadrzaj>
    <derivirana_varijabla naziv="DomainObject.Predmet.ProtustrankaIDrugi_1">FLAMINGO TOURS-PUTNIČKA AGENCIJA d.o.o.</derivirana_varijabla>
  </DomainObject.Predmet.ProtustrankaIDrugi>
  <DomainObject.Predmet.StrankaIDrugiAdressOIB>
    <izvorni_sadrzaj>FLAMINGO TOURS-PUTNIČKA AGENCIJA d.o.o., OIB 68014918644, Nova Ves 11, 10000 Zagreb</izvorni_sadrzaj>
    <derivirana_varijabla naziv="DomainObject.Predmet.StrankaIDrugiAdressOIB_1">FLAMINGO TOURS-PUTNIČKA AGENCIJA d.o.o., OIB 68014918644, Nova Ves 11, 10000 Zagreb</derivirana_varijabla>
  </DomainObject.Predmet.StrankaIDrugiAdressOIB>
  <DomainObject.Predmet.ProtustrankaIDrugiAdressOIB>
    <izvorni_sadrzaj>FLAMINGO TOURS-PUTNIČKA AGENCIJA d.o.o., OIB 68014918644, Nova Ves 11, 10000 Zagreb</izvorni_sadrzaj>
    <derivirana_varijabla naziv="DomainObject.Predmet.ProtustrankaIDrugiAdressOIB_1">FLAMINGO TOURS-PUTNIČKA AGENCIJA d.o.o., OIB 68014918644,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TOURS-PUTNIČKA AGENCIJA d.o.o.</item>
      <item>FLAMINGO TOURS-PUTNIČKA AGENCIJA d.o.o.</item>
      <item>Domagoj Krpačić</item>
      <item>Sanja Ledinsky</item>
    </izvorni_sadrzaj>
    <derivirana_varijabla naziv="DomainObject.Predmet.SudioniciListNaziv_1">
      <item>FLAMINGO TOURS-PUTNIČKA AGENCIJA d.o.o.</item>
      <item>FLAMINGO TOURS-PUTNIČKA AGENCIJA d.o.o.</item>
      <item>Domagoj Krpačić</item>
      <item>Sanja Ledinsky</item>
    </derivirana_varijabla>
  </DomainObject.Predmet.SudioniciListNaziv>
  <DomainObject.Predmet.SudioniciListAdressOIB>
    <izvorni_sadrzaj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izvorni_sadrzaj>
    <derivirana_varijabla naziv="DomainObject.Predmet.SudioniciListAdressOIB_1"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68014918644</item>
      <item>, OIB 68014918644</item>
      <item>, OIB 18593686473</item>
      <item>, OIB 08169025969</item>
    </izvorni_sadrzaj>
    <derivirana_varijabla naziv="DomainObject.Predmet.SudioniciListNazivOIB_1">
      <item>, OIB 68014918644</item>
      <item>, OIB 68014918644</item>
      <item>, OIB 18593686473</item>
      <item>, OIB 08169025969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398DF-8D43-477D-8AC8-D648ADFE0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4098</properties:Characters>
  <properties:Lines>314</properties:Lines>
  <properties:Paragraphs>192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2015-11-04T09:03:00Z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2015-11-04T09:17:00Z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