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d32f" w14:paraId="988d32f" w:rsidRDefault="00DC5CA2" w:rsidP="00910611" w:rsidR="00DC5C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CA2" w:rsidP="00910611" w:rsidR="00DC5CA2">
      <w:r>
        <w:rPr>
          <w:rFonts w:eastAsia="MS Mincho"/>
        </w:rPr>
        <w:t>REPUBLIKA HRVATSKA</w:t>
      </w:r>
    </w:p>
    <w:p w:rsidRDefault="00DC5CA2" w:rsidP="00910611" w:rsidR="00DC5CA2">
      <w:r>
        <w:rPr>
          <w:rFonts w:eastAsia="MS Mincho"/>
        </w:rPr>
        <w:t>TRGOVAČKI SUD U RIJECI</w:t>
      </w:r>
    </w:p>
    <w:p w:rsidRDefault="00DC5CA2" w:rsidR="00DC5C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7C9" w:rsidP="004F47D9" w:rsidR="000C57C9" w:rsidRPr="0071398A">
      <w:pPr>
        <w:jc w:val="center"/>
      </w:pPr>
    </w:p>
    <w:p w:rsidRDefault="000D3EAC" w:rsidP="004F47D9" w:rsidR="000D3EAC" w:rsidRPr="0071398A">
      <w:pPr>
        <w:jc w:val="center"/>
      </w:pPr>
      <w:r w:rsidRPr="0071398A">
        <w:t>R E P U B L I K A   H R V A T S K A</w:t>
      </w:r>
    </w:p>
    <w:p w:rsidRDefault="004F47D9" w:rsidP="004F47D9" w:rsidR="004F47D9" w:rsidRPr="0071398A">
      <w:pPr>
        <w:jc w:val="center"/>
      </w:pPr>
      <w:r w:rsidRPr="0071398A">
        <w:t>Z A K L J U Č A K</w:t>
      </w:r>
    </w:p>
    <w:p w:rsidRDefault="000C57C9" w:rsidP="00010632" w:rsidR="000C57C9" w:rsidRPr="0071398A">
      <w:pPr>
        <w:jc w:val="center"/>
      </w:pPr>
    </w:p>
    <w:p w:rsidRDefault="003900ED" w:rsidP="003900ED" w:rsidR="003900ED" w:rsidRPr="0071398A">
      <w:pPr>
        <w:jc w:val="both"/>
      </w:pPr>
      <w:r w:rsidRPr="0071398A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 w:rsidR="005B24AE" w:rsidRPr="0071398A">
        <w:t>5</w:t>
      </w:r>
      <w:r w:rsidRPr="0071398A">
        <w:t>. prosinca 2016. godine</w:t>
      </w:r>
    </w:p>
    <w:p w:rsidRDefault="004F47D9" w:rsidP="004F47D9" w:rsidR="004F47D9" w:rsidRPr="0071398A">
      <w:pPr>
        <w:jc w:val="center"/>
        <w:rPr>
          <w:bCs/>
        </w:rPr>
      </w:pPr>
    </w:p>
    <w:p w:rsidRDefault="004F47D9" w:rsidP="004F47D9" w:rsidR="004F47D9" w:rsidRPr="0071398A">
      <w:pPr>
        <w:jc w:val="center"/>
      </w:pPr>
      <w:r w:rsidRPr="0071398A">
        <w:t>z a k l j u č i o     j e</w:t>
      </w:r>
    </w:p>
    <w:p w:rsidRDefault="004F47D9" w:rsidP="004F47D9" w:rsidR="004F47D9" w:rsidRPr="0071398A"/>
    <w:p w:rsidRDefault="001F3A09" w:rsidP="005B24AE" w:rsidR="005B24AE" w:rsidRPr="0071398A">
      <w:pPr>
        <w:jc w:val="both"/>
        <w:rPr>
          <w:rStyle w:val="tabletextfield"/>
        </w:rPr>
      </w:pPr>
      <w:r w:rsidRPr="0071398A">
        <w:tab/>
      </w:r>
      <w:r w:rsidRPr="0071398A">
        <w:tab/>
        <w:t xml:space="preserve">I. Nekretnina stečajnog dužnika upisana u zemljišnim knjigama </w:t>
      </w:r>
      <w:r w:rsidR="003900ED" w:rsidRPr="0071398A">
        <w:rPr>
          <w:noProof/>
        </w:rPr>
        <w:t xml:space="preserve">zemljišnoknjižnog odjela Rijeka Općinskog suda u Rijeci </w:t>
      </w:r>
      <w:r w:rsidR="005B24AE" w:rsidRPr="0071398A">
        <w:rPr>
          <w:rStyle w:val="tabletextfield"/>
        </w:rPr>
        <w:t>i to: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 xml:space="preserve">    </w:t>
      </w:r>
      <w:r w:rsidRPr="0071398A">
        <w:t>k.č.br. 1360/5 u naravi skladište, površine 2503 m2, k.č.br. 1493/1 u naravi radna zona i šuma, površine 1145 m2, k.č.br. 1496/1 u naravi radna zona, posl. zgrada, mont. sklad. meh. radiona, dva san. čvora, skl. prostor i parkiralište, površine 17480 m2, k.č.br. 1496/20 u naravi radna zona, površine 26m2, k.č.br. 1497/1 u naravi radna zona i pašnjak, površine 548 m2, k.č. br. 1497/2 u naravi radna zona i pašnjak, površine 977 m2, k.č.br. 1512/4 u naravi gradilište, površine 265 m2 i k.č. br. 1512/5 u naravi gradilište, površine 367 m2, z.k.ul.br. 1109 K.O. Srdoči</w:t>
      </w:r>
      <w:r w:rsidRPr="0071398A">
        <w:rPr>
          <w:noProof/>
        </w:rPr>
        <w:t>,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>k.č.br. 1496/2 u naravi skladište, površine 5.783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4717 K.O. Srdoči, 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>k.č.br. 1512/10 u naravi industrijsko dvorište, površine 119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4173 K.O. Srdoči, 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>k.č.br. 1360/8 u naravi industrijsko dvorište, površine 50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4683 K.O. Srdoči, </w:t>
      </w:r>
    </w:p>
    <w:p w:rsidRDefault="005B24AE" w:rsidP="005B24AE" w:rsidR="005B24AE" w:rsidRPr="0071398A">
      <w:pPr>
        <w:ind w:firstLine="426"/>
        <w:jc w:val="both"/>
      </w:pPr>
      <w:r w:rsidRPr="0071398A">
        <w:t xml:space="preserve">- </w:t>
      </w:r>
      <w:r w:rsidRPr="0071398A">
        <w:rPr>
          <w:noProof/>
        </w:rPr>
        <w:t>k.č.br. 1496/14 u naravi radna zona i šuma, površine 3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>, z.k.ul.br.1072 k.o.Srdoči</w:t>
      </w:r>
      <w:r w:rsidR="001F3A09" w:rsidRPr="0071398A">
        <w:t xml:space="preserve">, </w:t>
      </w:r>
    </w:p>
    <w:p w:rsidRDefault="001F3A09" w:rsidP="005B24AE" w:rsidR="001F3A09" w:rsidRPr="0071398A">
      <w:pPr>
        <w:jc w:val="both"/>
      </w:pPr>
      <w:r w:rsidRPr="0071398A">
        <w:t xml:space="preserve">predaje se u posjed kupcu </w:t>
      </w:r>
      <w:r w:rsidR="005B24AE" w:rsidRPr="0071398A">
        <w:t>AMEC RIJEKATEKSTIL društvo s ograničenom odgovornošću za trgovinu i usluge, turističk</w:t>
      </w:r>
      <w:r w:rsidR="0071398A">
        <w:t>a agencija Rijeka (Grad Rijeka),</w:t>
      </w:r>
      <w:r w:rsidR="005B24AE" w:rsidRPr="0071398A">
        <w:t xml:space="preserve"> Jadranski trg 4, OIB: 67641553147</w:t>
      </w:r>
      <w:r w:rsidRPr="0071398A">
        <w:t>.</w:t>
      </w:r>
    </w:p>
    <w:p w:rsidRDefault="00F24D42" w:rsidP="00F24D42" w:rsidR="00F24D42" w:rsidRPr="0071398A">
      <w:pPr>
        <w:jc w:val="both"/>
      </w:pPr>
    </w:p>
    <w:p w:rsidRDefault="001F3A09" w:rsidP="005B24AE" w:rsidR="005B24AE" w:rsidRPr="0071398A">
      <w:pPr>
        <w:jc w:val="both"/>
        <w:rPr>
          <w:rStyle w:val="tabletextfield"/>
        </w:rPr>
      </w:pPr>
      <w:r w:rsidRPr="0071398A">
        <w:tab/>
      </w:r>
      <w:r w:rsidRPr="0071398A">
        <w:tab/>
        <w:t xml:space="preserve">II. Određuje se upis prava vlasništva kupca </w:t>
      </w:r>
      <w:r w:rsidR="005B24AE" w:rsidRPr="0071398A">
        <w:t>AMEC RIJEKATEKSTIL društvo s ograničenom odgovornošću za trgovinu i usluge, turistička agencija Rijeka (Grad Rijeka)</w:t>
      </w:r>
      <w:r w:rsidR="0071398A">
        <w:t>,</w:t>
      </w:r>
      <w:r w:rsidR="005B24AE" w:rsidRPr="0071398A">
        <w:t xml:space="preserve"> Jadranski trg 4, OIB: 67641553147</w:t>
      </w:r>
      <w:r w:rsidRPr="0071398A">
        <w:t xml:space="preserve"> na nekretnini upisanog u zemljišnim knjigama </w:t>
      </w:r>
      <w:r w:rsidR="003900ED" w:rsidRPr="0071398A">
        <w:rPr>
          <w:noProof/>
        </w:rPr>
        <w:t xml:space="preserve">Općinskog suda u Rijeci </w:t>
      </w:r>
      <w:r w:rsidR="005B24AE" w:rsidRPr="0071398A">
        <w:rPr>
          <w:noProof/>
        </w:rPr>
        <w:t xml:space="preserve">zemljišnoknjižnog odjela Rijeka Općinskog suda u Rijeci </w:t>
      </w:r>
      <w:r w:rsidR="005B24AE" w:rsidRPr="0071398A">
        <w:rPr>
          <w:rStyle w:val="tabletextfield"/>
        </w:rPr>
        <w:t>i to: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 xml:space="preserve">    </w:t>
      </w:r>
      <w:r w:rsidRPr="0071398A">
        <w:t>k.č.br. 1360/5 u naravi skladište, površine 2503 m2, k.č.br. 1493/1 u naravi radna zona i šuma, površine 1145 m2, k.č.br. 1496/1 u naravi radna zona, posl. zgrada, mont. sklad. meh. radiona, dva san. čvora, skl. prostor i parkiralište, površine 17480 m2, k.č.br. 1496/20 u naravi radna zona, površine 26m2, k.č.br. 1497/1 u naravi radna zona i pašnjak, površine 548 m2, k.č. br. 1497/2 u naravi radna zona i pašnjak, površine 977 m2, k.č.br. 1512/4 u naravi gradilište, površine 265 m2 i k.č. br. 1512/5 u naravi gradilište, površine 367 m2, z.k.ul.br. 1109 K.O. Srdoči</w:t>
      </w:r>
      <w:r w:rsidRPr="0071398A">
        <w:rPr>
          <w:noProof/>
        </w:rPr>
        <w:t>,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>k.č.br. 1496/2 u naravi skladište, površine 5.783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4717 K.O. Srdoči, 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t>k.č.br. 1512/10 u naravi industrijsko dvorište, površine 119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4173 K.O. Srdoči, </w:t>
      </w:r>
    </w:p>
    <w:p w:rsidRDefault="005B24AE" w:rsidP="005B24AE" w:rsidR="005B24AE" w:rsidRPr="0071398A">
      <w:pPr>
        <w:numPr>
          <w:ilvl w:val="0"/>
          <w:numId w:val="3"/>
        </w:numPr>
        <w:ind w:hanging="283" w:left="709"/>
        <w:jc w:val="both"/>
        <w:rPr>
          <w:noProof/>
        </w:rPr>
      </w:pPr>
      <w:r w:rsidRPr="0071398A">
        <w:rPr>
          <w:noProof/>
        </w:rPr>
        <w:lastRenderedPageBreak/>
        <w:t>k.č.br. 1360/8 u naravi industrijsko dvorište, površine 50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4683 K.O. Srdoči, </w:t>
      </w:r>
    </w:p>
    <w:p w:rsidRDefault="005B24AE" w:rsidP="005B24AE" w:rsidR="005B24AE" w:rsidRPr="0071398A">
      <w:pPr>
        <w:jc w:val="both"/>
      </w:pPr>
      <w:r w:rsidRPr="0071398A">
        <w:t xml:space="preserve">- </w:t>
      </w:r>
      <w:r w:rsidRPr="0071398A">
        <w:rPr>
          <w:noProof/>
        </w:rPr>
        <w:t>k.č.br. 1496/14 u naravi radna zona i šuma, površine 3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>, z.k.ul.br.1072 k.o.Srdoči</w:t>
      </w:r>
      <w:r w:rsidR="001F3A09" w:rsidRPr="0071398A">
        <w:t>;</w:t>
      </w:r>
    </w:p>
    <w:p w:rsidRDefault="001F3A09" w:rsidP="005B24AE" w:rsidR="0071398A" w:rsidRPr="0071398A">
      <w:pPr>
        <w:jc w:val="both"/>
        <w:rPr>
          <w:noProof/>
        </w:rPr>
      </w:pPr>
      <w:r w:rsidRPr="0071398A">
        <w:t xml:space="preserve">te brisanje iz zemljišne knjige </w:t>
      </w:r>
      <w:r w:rsidR="003900ED" w:rsidRPr="0071398A">
        <w:rPr>
          <w:noProof/>
        </w:rPr>
        <w:t>uknjiženog prava zaloga</w:t>
      </w:r>
      <w:r w:rsidR="0071398A" w:rsidRPr="0071398A">
        <w:rPr>
          <w:noProof/>
        </w:rPr>
        <w:t>:</w:t>
      </w:r>
    </w:p>
    <w:p w:rsidRDefault="0071398A" w:rsidP="0071398A" w:rsidR="0071398A" w:rsidRPr="0071398A">
      <w:pPr>
        <w:numPr>
          <w:ilvl w:val="1"/>
          <w:numId w:val="2"/>
        </w:numPr>
        <w:jc w:val="both"/>
        <w:rPr>
          <w:noProof/>
        </w:rPr>
      </w:pPr>
      <w:r w:rsidRPr="0071398A">
        <w:rPr>
          <w:noProof/>
        </w:rPr>
        <w:t xml:space="preserve">na nekretnini stečajnog dužnika </w:t>
      </w:r>
      <w:r w:rsidRPr="0071398A">
        <w:t xml:space="preserve">k.č.br. 1360/5 u naravi skladište, površine 2503 m2, k.č.br. 1493/1 u naravi radna zona i šuma, površine 1145 m2, k.č.br. 1496/1 u naravi radna zona, posl. zgrada, mont. sklad. meh. radiona, dva san. čvora, skl. prostor i parkiralište, površine 17480 m2, k.č.br. 1496/20 u naravi radna zona, površine 26m2, k.č.br. 1497/1 u naravi radna zona i pašnjak, površine 548 m2, k.č. br. 1497/2 u naravi radna zona i pašnjak, površine 977 m2, k.č.br. 1512/4 u naravi gradilište, površine 265 m2 i k.č. br. 1512/5 u naravi gradilište, površine 367 m2, z.k.ul.br. 1109 K.O. Srdoči </w:t>
      </w:r>
      <w:r w:rsidRPr="0071398A">
        <w:rPr>
          <w:noProof/>
        </w:rPr>
        <w:t xml:space="preserve">prava zaloga uknjiženog </w:t>
      </w:r>
      <w:r w:rsidRPr="0071398A"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71398A">
        <w:rPr>
          <w:noProof/>
        </w:rPr>
        <w:t>za korist HRVATSKA OSIGURAVAJUĆA KUĆA d.d. Zagreb, Ivana Lučića 2/A, OIB: 00432869176,</w:t>
      </w:r>
    </w:p>
    <w:p w:rsidRDefault="0071398A" w:rsidP="0071398A" w:rsidR="0071398A" w:rsidRPr="0071398A">
      <w:pPr>
        <w:numPr>
          <w:ilvl w:val="1"/>
          <w:numId w:val="2"/>
        </w:numPr>
        <w:jc w:val="both"/>
        <w:rPr>
          <w:noProof/>
        </w:rPr>
      </w:pPr>
      <w:r w:rsidRPr="0071398A">
        <w:rPr>
          <w:noProof/>
        </w:rPr>
        <w:t>na nekretnini stečajnog dužnika k.č.br. 1496/2 u naravi skladište, površine 5.783 m</w:t>
      </w:r>
      <w:r w:rsidRPr="0071398A">
        <w:rPr>
          <w:noProof/>
          <w:vertAlign w:val="superscript"/>
        </w:rPr>
        <w:t>2</w:t>
      </w:r>
      <w:r w:rsidRPr="0071398A">
        <w:rPr>
          <w:noProof/>
        </w:rPr>
        <w:t xml:space="preserve">, z.k.ul.br. 4717 K.O. Srdoči prava zaloga uknjiženog </w:t>
      </w:r>
      <w:r w:rsidRPr="0071398A">
        <w:t>na temelju ugovora o zajmu od 31. ožujka 2010 i aneksa br. 1 ugovora o zajmu od 4. listopada 2010. za iznos od 1.500.000,00 Kn (jedanmilijunpetstotisućakuna) kamata, troškova i tečajnih razlika</w:t>
      </w:r>
      <w:r w:rsidRPr="0071398A">
        <w:rPr>
          <w:noProof/>
        </w:rPr>
        <w:t xml:space="preserve"> za korist </w:t>
      </w:r>
      <w:r w:rsidRPr="0071398A">
        <w:t xml:space="preserve">M.M. SAVJETOVANJE D.O.O. ZADAR, VLAHE PALJETKA 2, OIB: 71012312139; </w:t>
      </w:r>
      <w:r w:rsidRPr="0071398A">
        <w:rPr>
          <w:noProof/>
        </w:rPr>
        <w:t>te pravo zaloga n</w:t>
      </w:r>
      <w:r w:rsidRPr="0071398A">
        <w:t xml:space="preserve">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71398A">
        <w:rPr>
          <w:noProof/>
        </w:rPr>
        <w:t>za korist HRVATSKA OSIGURAVAJUĆA KUĆA d.d. Zagreb, Ivana Lučića 2/A, OIB: 00432869176;</w:t>
      </w:r>
    </w:p>
    <w:p w:rsidRDefault="0071398A" w:rsidP="005B24AE" w:rsidR="001F3A09" w:rsidRPr="0071398A">
      <w:pPr>
        <w:jc w:val="both"/>
      </w:pPr>
      <w:r w:rsidRPr="0071398A">
        <w:t>kao i brisanje</w:t>
      </w:r>
      <w:r w:rsidR="00F24D42" w:rsidRPr="0071398A">
        <w:t xml:space="preserve"> zabilježbi </w:t>
      </w:r>
      <w:r w:rsidR="001F3A09" w:rsidRPr="0071398A">
        <w:t>stečaja, prodaje u stečajnom postupku i dosude</w:t>
      </w:r>
      <w:r w:rsidRPr="0071398A">
        <w:t xml:space="preserve"> za sve nekretnine navedene u ovom zaključku</w:t>
      </w:r>
      <w:r w:rsidR="001F3A09" w:rsidRPr="0071398A">
        <w:t>.</w:t>
      </w:r>
    </w:p>
    <w:p w:rsidRDefault="00F24D42" w:rsidP="004F47D9" w:rsidR="00F24D42" w:rsidRPr="0071398A">
      <w:pPr>
        <w:jc w:val="both"/>
      </w:pPr>
    </w:p>
    <w:p w:rsidRDefault="004F47D9" w:rsidP="004F47D9" w:rsidR="004F47D9" w:rsidRPr="0071398A">
      <w:pPr>
        <w:jc w:val="both"/>
      </w:pPr>
      <w:r w:rsidRPr="0071398A">
        <w:tab/>
      </w:r>
      <w:r w:rsidRPr="0071398A">
        <w:tab/>
      </w:r>
      <w:smartTag w:element="stockticker" w:uri="urn:schemas-microsoft-com:office:smarttags">
        <w:r w:rsidRPr="0071398A">
          <w:t>III</w:t>
        </w:r>
      </w:smartTag>
      <w:r w:rsidRPr="0071398A">
        <w:t>. Provedbu ovog zaključka izvr</w:t>
      </w:r>
      <w:r w:rsidR="009E62ED" w:rsidRPr="0071398A">
        <w:t>šiti će Z</w:t>
      </w:r>
      <w:r w:rsidRPr="0071398A">
        <w:t>emljišnoknjižni odjel</w:t>
      </w:r>
      <w:r w:rsidR="009E62ED" w:rsidRPr="0071398A">
        <w:t xml:space="preserve"> </w:t>
      </w:r>
      <w:r w:rsidR="003900ED" w:rsidRPr="0071398A">
        <w:t>Rijeka</w:t>
      </w:r>
      <w:r w:rsidR="00F24D42" w:rsidRPr="0071398A">
        <w:t xml:space="preserve"> </w:t>
      </w:r>
      <w:r w:rsidR="001F3A09" w:rsidRPr="0071398A">
        <w:t xml:space="preserve">Općinskog suda u </w:t>
      </w:r>
      <w:r w:rsidR="003900ED" w:rsidRPr="0071398A">
        <w:t>Rijeci</w:t>
      </w:r>
      <w:r w:rsidRPr="0071398A">
        <w:t>.</w:t>
      </w:r>
    </w:p>
    <w:p w:rsidRDefault="004F47D9" w:rsidP="004F47D9" w:rsidR="004F47D9" w:rsidRPr="0071398A">
      <w:pPr>
        <w:jc w:val="center"/>
      </w:pPr>
      <w:r w:rsidRPr="0071398A">
        <w:t>Obrazloženje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tab/>
        <w:t>Rješenje o dosudi nekretnine postalo je pravomoćno.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71398A">
          <w:rPr>
            <w:szCs w:val="24"/>
          </w:rPr>
          <w:t>101. st</w:t>
        </w:r>
      </w:smartTag>
      <w:r w:rsidRPr="0071398A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71398A">
          <w:rPr>
            <w:szCs w:val="24"/>
          </w:rPr>
          <w:t>164. st</w:t>
        </w:r>
      </w:smartTag>
      <w:r w:rsidRPr="0071398A">
        <w:rPr>
          <w:szCs w:val="24"/>
        </w:rPr>
        <w:t xml:space="preserve">. 1. </w:t>
      </w:r>
      <w:r w:rsidR="00E71A65" w:rsidRPr="0071398A">
        <w:rPr>
          <w:szCs w:val="24"/>
        </w:rPr>
        <w:t xml:space="preserve">Stečajnog zakona </w:t>
      </w:r>
      <w:r w:rsidR="00E71A65" w:rsidRPr="0071398A">
        <w:rPr>
          <w:bCs/>
          <w:szCs w:val="24"/>
        </w:rPr>
        <w:t>(objavljen u NN 44/96, 29/99, 129/00, 123/03, 82/06, 116/10, 25/12</w:t>
      </w:r>
      <w:r w:rsidR="0071398A" w:rsidRPr="0071398A">
        <w:rPr>
          <w:bCs/>
          <w:szCs w:val="24"/>
        </w:rPr>
        <w:t xml:space="preserve">, </w:t>
      </w:r>
      <w:r w:rsidR="00E71A65" w:rsidRPr="0071398A">
        <w:rPr>
          <w:bCs/>
          <w:szCs w:val="24"/>
        </w:rPr>
        <w:t>133/12</w:t>
      </w:r>
      <w:r w:rsidR="0071398A" w:rsidRPr="0071398A">
        <w:rPr>
          <w:bCs/>
          <w:szCs w:val="24"/>
        </w:rPr>
        <w:t xml:space="preserve"> i 71/15</w:t>
      </w:r>
      <w:r w:rsidR="00E71A65" w:rsidRPr="0071398A">
        <w:rPr>
          <w:bCs/>
          <w:szCs w:val="24"/>
        </w:rPr>
        <w:t>)</w:t>
      </w:r>
      <w:r w:rsidRPr="0071398A">
        <w:rPr>
          <w:szCs w:val="24"/>
        </w:rPr>
        <w:t>.</w:t>
      </w:r>
    </w:p>
    <w:p w:rsidRDefault="000D3EAC" w:rsidP="004F47D9" w:rsidR="000D3EAC" w:rsidRPr="0071398A">
      <w:pPr>
        <w:pStyle w:val="Uvuenotijeloteksta"/>
        <w:rPr>
          <w:szCs w:val="24"/>
        </w:rPr>
      </w:pPr>
    </w:p>
    <w:p w:rsidRDefault="004F47D9" w:rsidP="004F47D9" w:rsidR="004F47D9" w:rsidRPr="0071398A">
      <w:pPr>
        <w:jc w:val="center"/>
      </w:pPr>
      <w:r w:rsidRPr="0071398A">
        <w:t>Rijeka,</w:t>
      </w:r>
      <w:r w:rsidR="00C217FB" w:rsidRPr="0071398A">
        <w:t xml:space="preserve"> </w:t>
      </w:r>
      <w:r w:rsidR="0071398A" w:rsidRPr="0071398A">
        <w:t>5</w:t>
      </w:r>
      <w:r w:rsidR="003900ED" w:rsidRPr="0071398A">
        <w:t>. prosinca</w:t>
      </w:r>
      <w:r w:rsidR="001234A4" w:rsidRPr="0071398A">
        <w:t xml:space="preserve"> 2016</w:t>
      </w:r>
      <w:r w:rsidRPr="0071398A">
        <w:t>. godine</w:t>
      </w:r>
    </w:p>
    <w:p w:rsidRDefault="000A6270" w:rsidP="004F47D9" w:rsidR="000A6270" w:rsidRPr="0071398A">
      <w:pPr>
        <w:jc w:val="center"/>
      </w:pP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Jelenović </w:t>
      </w:r>
    </w:p>
    <w:p w:rsidRDefault="004F47D9" w:rsidP="004F47D9" w:rsidR="004F47D9" w:rsidRPr="0071398A">
      <w:r w:rsidRPr="0071398A">
        <w:t>UPUTA O PRAVNOM LIJEKU:</w:t>
      </w:r>
    </w:p>
    <w:p w:rsidRDefault="004F47D9" w:rsidP="004F47D9" w:rsidR="004F47D9" w:rsidRPr="0071398A">
      <w:r w:rsidRPr="0071398A">
        <w:t>Protiv ovog zaključka nije dopušten pravni lijek (čl. 11. OZ-a u svezi sa čl. 164.st. 1. SZ-a) .</w:t>
      </w:r>
    </w:p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4F47D9" w:rsidP="004F47D9" w:rsidR="004F47D9" w:rsidRPr="0071398A">
      <w:r w:rsidRPr="0071398A">
        <w:t>DNA</w:t>
      </w:r>
    </w:p>
    <w:p w:rsidRDefault="001F50CB" w:rsidP="004F47D9" w:rsidR="001F50CB" w:rsidRPr="0071398A"/>
    <w:p w:rsidRDefault="0087632B" w:rsidP="004F47D9" w:rsidR="00F745AE" w:rsidRPr="0071398A">
      <w:r w:rsidRPr="0071398A">
        <w:t>-</w:t>
      </w:r>
      <w:r w:rsidR="004F47D9" w:rsidRPr="0071398A">
        <w:t xml:space="preserve"> st</w:t>
      </w:r>
      <w:r w:rsidR="000D3EAC" w:rsidRPr="0071398A">
        <w:t>ečajnom</w:t>
      </w:r>
      <w:r w:rsidR="004F47D9" w:rsidRPr="0071398A">
        <w:t xml:space="preserve"> upravitelju</w:t>
      </w:r>
      <w:r w:rsidR="00F745AE" w:rsidRPr="0071398A">
        <w:t xml:space="preserve">  </w:t>
      </w:r>
    </w:p>
    <w:p w:rsidRDefault="003900ED" w:rsidP="003900ED" w:rsidR="003900ED" w:rsidRPr="0071398A">
      <w:pPr>
        <w:ind w:left="360"/>
      </w:pPr>
      <w:r w:rsidRPr="0071398A">
        <w:t xml:space="preserve">- </w:t>
      </w:r>
      <w:r w:rsidR="0071398A" w:rsidRPr="0071398A">
        <w:t>AMEC RIJEKATEKSTIL društvo s ograničenom odgovornošću za trgovinu i usluge, turistička agencija Rijeka (Grad Rijeka)</w:t>
      </w:r>
      <w:r w:rsidR="0071398A">
        <w:t>,</w:t>
      </w:r>
      <w:r w:rsidR="0071398A" w:rsidRPr="0071398A">
        <w:t xml:space="preserve"> Jadranski trg 4, OIB: 67641553147</w:t>
      </w:r>
    </w:p>
    <w:p w:rsidRDefault="003900ED" w:rsidP="003900ED" w:rsidR="003900ED" w:rsidRPr="0071398A">
      <w:r w:rsidRPr="0071398A">
        <w:t xml:space="preserve">     - z.k. odjel Rijeka Općinskog suda u Rijeci </w:t>
      </w:r>
    </w:p>
    <w:p w:rsidRDefault="003900ED" w:rsidP="003900ED" w:rsidR="003900ED" w:rsidRPr="0071398A">
      <w:r w:rsidRPr="0071398A">
        <w:t xml:space="preserve">     - e-Oglasna ploča </w:t>
      </w:r>
    </w:p>
    <w:p w:rsidRDefault="004F47D9" w:rsidP="004F47D9" w:rsidR="004F47D9" w:rsidRPr="0071398A">
      <w:pPr>
        <w:ind w:left="-540"/>
        <w:jc w:val="both"/>
      </w:pPr>
    </w:p>
    <w:p w:rsidRDefault="0087632B" w:rsidP="004F47D9" w:rsidR="004F47D9" w:rsidRPr="0071398A">
      <w:pPr>
        <w:ind w:left="-540"/>
        <w:jc w:val="both"/>
      </w:pPr>
      <w:r w:rsidRPr="0071398A">
        <w:t xml:space="preserve">        Rijeka, </w:t>
      </w:r>
      <w:r w:rsidR="000C57C9">
        <w:t>5</w:t>
      </w:r>
      <w:r w:rsidR="003900ED" w:rsidRPr="0071398A">
        <w:t>. prosinca</w:t>
      </w:r>
      <w:r w:rsidR="001234A4" w:rsidRPr="0071398A">
        <w:t xml:space="preserve"> 2016</w:t>
      </w:r>
      <w:r w:rsidRPr="0071398A">
        <w:t>.g.</w:t>
      </w:r>
    </w:p>
    <w:p w:rsidRDefault="00E21439" w:rsidR="00E21439" w:rsidRPr="0071398A"/>
    <w:p w:rsidRDefault="001F50CB" w:rsidR="001F50CB" w:rsidRPr="0071398A"/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Jelenović </w:t>
      </w:r>
    </w:p>
    <w:p w:rsidRDefault="009E62ED" w:rsidR="009E62ED" w:rsidRPr="0071398A">
      <w:pPr>
        <w:jc w:val="both"/>
      </w:pPr>
    </w:p>
    <w:p w:rsidRDefault="001F50CB" w:rsidR="001F50CB" w:rsidRPr="0071398A">
      <w:pPr>
        <w:jc w:val="both"/>
      </w:pPr>
    </w:p>
    <w:p w:rsidRDefault="001F50CB" w:rsidR="001F50CB" w:rsidRPr="0071398A"/>
    <w:p w:rsidRDefault="000D3EAC" w:rsidR="000D3EAC" w:rsidRPr="0071398A"/>
    <w:sectPr w:rsidR="000D3EAC" w:rsidRPr="0071398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305" w:rsidR="00A56305">
      <w:r>
        <w:separator/>
      </w:r>
    </w:p>
  </w:endnote>
  <w:endnote w:id="0" w:type="continuationSeparator">
    <w:p w:rsidRDefault="00A56305" w:rsidR="00A56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9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305" w:rsidR="00A56305">
      <w:r>
        <w:separator/>
      </w:r>
    </w:p>
  </w:footnote>
  <w:footnote w:id="0" w:type="continuationSeparator">
    <w:p w:rsidRDefault="00A56305" w:rsidR="00A56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3900ED">
      <w:t>160/2010</w:t>
    </w:r>
    <w:r w:rsidR="000C57C9">
      <w:t>-1462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7C9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6B8E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49D1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AE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98A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05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5CA2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57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7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57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7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vlasništva</izvorni_sadrzaj>
    <derivirana_varijabla naziv="DomainObject.Primjedba_1">upis vlasništva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925</properties:Words>
  <properties:Characters>4860</properties:Characters>
  <properties:Lines>118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2016-12-05T08:27:00Z</dcterms:created>
  <dc:creator>korlevicd</dc:creator>
  <cp:lastModifiedBy>Danijela Fumić</cp:lastModifiedBy>
  <cp:lastPrinted>2016-12-05T08:27:00Z</cp:lastPrinted>
  <dcterms:modified xmlns:xsi="http://www.w3.org/2001/XMLSchema-instance" xsi:type="dcterms:W3CDTF">2016-12-05T08:29:00Z</dcterms:modified>
  <cp:revision>4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