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d210" w14:paraId="d0bd210" w:rsidRDefault="008B4EF4" w:rsidP="008B4EF4" w:rsidR="008B4EF4">
      <w:pPr>
        <w:widowControl w:val="false"/>
        <w:jc w:val="both"/>
        <w15:collapsed w:val="false"/>
        <w:rPr>
          <w:snapToGrid w:val="false"/>
          <w:szCs w:val="24"/>
          <w:lang w:eastAsia="en-US"/>
        </w:rPr>
      </w:pPr>
      <w:bookmarkStart w:name="_GoBack" w:id="0"/>
      <w:bookmarkEnd w:id="0"/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8B4EF4" w:rsidP="008B4EF4" w:rsidR="008B4EF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8B4EF4" w:rsidP="008B4EF4" w:rsidR="008B4EF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8B4EF4" w:rsidP="008B4EF4" w:rsidR="008B4EF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8B4EF4" w:rsidP="008B4EF4" w:rsidR="008B4EF4">
      <w:pPr>
        <w:rPr>
          <w:szCs w:val="24"/>
        </w:rPr>
      </w:pPr>
    </w:p>
    <w:p w:rsidRDefault="008B4EF4" w:rsidP="008B4EF4" w:rsidR="008B4EF4">
      <w:pPr>
        <w:rPr>
          <w:szCs w:val="24"/>
        </w:rPr>
      </w:pPr>
    </w:p>
    <w:p w:rsidRDefault="008B4EF4" w:rsidP="008B4EF4" w:rsidR="008B4EF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B4EF4" w:rsidP="008B4EF4" w:rsidR="008B4EF4">
      <w:pPr>
        <w:rPr>
          <w:szCs w:val="24"/>
        </w:rPr>
      </w:pPr>
    </w:p>
    <w:p w:rsidRDefault="008B4EF4" w:rsidP="008B4EF4" w:rsidR="008B4EF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B4EF4" w:rsidP="008B4EF4" w:rsidR="008B4EF4">
      <w:pPr>
        <w:rPr>
          <w:szCs w:val="24"/>
        </w:rPr>
      </w:pPr>
    </w:p>
    <w:p w:rsidRDefault="008B4EF4" w:rsidP="008B4EF4" w:rsidR="008B4EF4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GAGER d.o.o., OIB: 80786449433 sa sjedištem u Juraja Križanića 18, Varaždin</w:t>
      </w:r>
      <w:r>
        <w:t xml:space="preserve">, dana </w:t>
      </w:r>
      <w:r>
        <w:t>1</w:t>
      </w:r>
      <w:r>
        <w:t>2. veljače 2016. godine</w:t>
      </w:r>
    </w:p>
    <w:p w:rsidRDefault="008B4EF4" w:rsidP="008B4EF4" w:rsidR="008B4EF4">
      <w:pPr>
        <w:jc w:val="both"/>
      </w:pPr>
    </w:p>
    <w:p w:rsidRDefault="008B4EF4" w:rsidP="008B4EF4" w:rsidR="008B4EF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B4EF4" w:rsidP="008B4EF4" w:rsidR="008B4EF4">
      <w:pPr>
        <w:rPr>
          <w:szCs w:val="24"/>
        </w:rPr>
      </w:pPr>
    </w:p>
    <w:p w:rsidRDefault="008B4EF4" w:rsidP="008B4EF4" w:rsidR="008B4EF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GAGER d.o.o., OIB: 80786449433 sa sjedištem u Juraja Križanića 18, Varaždin</w:t>
      </w:r>
      <w:r>
        <w:rPr>
          <w:szCs w:val="24"/>
        </w:rPr>
        <w:t xml:space="preserve">, s danom </w:t>
      </w:r>
      <w:r>
        <w:rPr>
          <w:szCs w:val="24"/>
        </w:rPr>
        <w:t>1</w:t>
      </w:r>
      <w:r>
        <w:rPr>
          <w:szCs w:val="24"/>
        </w:rPr>
        <w:t>2. veljače 2016. u 14,00 sati.</w:t>
      </w:r>
    </w:p>
    <w:p w:rsidRDefault="008B4EF4" w:rsidP="008B4EF4" w:rsidR="008B4EF4">
      <w:pPr>
        <w:jc w:val="both"/>
        <w:rPr>
          <w:szCs w:val="24"/>
        </w:rPr>
      </w:pPr>
    </w:p>
    <w:p w:rsidRDefault="008B4EF4" w:rsidP="008B4EF4" w:rsidR="008B4EF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GAGER d.o.o., OIB: 80786449433 sa sjedištem u Juraja Križanića 18, Varaždin</w:t>
      </w:r>
      <w:r>
        <w:t>.</w:t>
      </w:r>
    </w:p>
    <w:p w:rsidRDefault="008B4EF4" w:rsidP="008B4EF4" w:rsidR="008B4EF4">
      <w:pPr>
        <w:jc w:val="both"/>
      </w:pPr>
    </w:p>
    <w:p w:rsidRDefault="008B4EF4" w:rsidP="008B4EF4" w:rsidR="008B4EF4">
      <w:pPr>
        <w:jc w:val="both"/>
      </w:pPr>
      <w:r>
        <w:tab/>
        <w:t xml:space="preserve">III Za stečajnog upravitelja imenuje se </w:t>
      </w:r>
      <w:r>
        <w:t xml:space="preserve">Lidija </w:t>
      </w:r>
      <w:proofErr w:type="spellStart"/>
      <w:r>
        <w:t>Lesar</w:t>
      </w:r>
      <w:proofErr w:type="spellEnd"/>
      <w:r>
        <w:t>, Čakovec, Travnička 26, OIB: 29389899347.</w:t>
      </w:r>
    </w:p>
    <w:p w:rsidRDefault="008B4EF4" w:rsidP="008B4EF4" w:rsidR="008B4EF4">
      <w:pPr>
        <w:jc w:val="both"/>
        <w:rPr>
          <w:color w:val="FF0000"/>
        </w:rPr>
      </w:pPr>
    </w:p>
    <w:p w:rsidRDefault="008B4EF4" w:rsidP="008B4EF4" w:rsidR="008B4EF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8B4EF4" w:rsidP="008B4EF4" w:rsidR="008B4EF4">
      <w:pPr>
        <w:jc w:val="both"/>
        <w:rPr>
          <w:szCs w:val="24"/>
        </w:rPr>
      </w:pPr>
    </w:p>
    <w:p w:rsidRDefault="008B4EF4" w:rsidP="008B4EF4" w:rsidR="008B4EF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GAGER d.o.o., OIB: 80786449433 sa sjedištem u Juraja Križanića 18, Varaždin</w:t>
      </w:r>
      <w:r>
        <w:rPr>
          <w:szCs w:val="24"/>
        </w:rPr>
        <w:t>, bit će brisan iz sudskog registra.</w:t>
      </w:r>
    </w:p>
    <w:p w:rsidRDefault="008B4EF4" w:rsidP="008B4EF4" w:rsidR="008B4EF4">
      <w:pPr>
        <w:rPr>
          <w:szCs w:val="24"/>
        </w:rPr>
      </w:pPr>
    </w:p>
    <w:p w:rsidRDefault="008B4EF4" w:rsidP="008B4EF4" w:rsidR="008B4EF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B4EF4" w:rsidP="008B4EF4" w:rsidR="008B4EF4">
      <w:pPr>
        <w:rPr>
          <w:szCs w:val="24"/>
        </w:rPr>
      </w:pPr>
    </w:p>
    <w:p w:rsidRDefault="008B4EF4" w:rsidP="008B4EF4" w:rsidR="008B4EF4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17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B4EF4" w:rsidP="008B4EF4" w:rsidR="008B4EF4">
      <w:pPr>
        <w:rPr>
          <w:szCs w:val="24"/>
        </w:rPr>
      </w:pPr>
    </w:p>
    <w:p w:rsidRDefault="008B4EF4" w:rsidP="008B4EF4" w:rsidR="008B4EF4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B4EF4" w:rsidP="008B4EF4" w:rsidR="008B4EF4">
      <w:pPr>
        <w:rPr>
          <w:szCs w:val="24"/>
        </w:rPr>
      </w:pPr>
    </w:p>
    <w:p w:rsidRDefault="008B4EF4" w:rsidP="008B4EF4" w:rsidR="008B4EF4">
      <w:pPr>
        <w:rPr>
          <w:szCs w:val="24"/>
        </w:rPr>
      </w:pPr>
    </w:p>
    <w:p w:rsidRDefault="008B4EF4" w:rsidP="008B4EF4" w:rsidR="008B4EF4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>
        <w:rPr>
          <w:szCs w:val="24"/>
        </w:rPr>
        <w:t>1</w:t>
      </w:r>
      <w:r>
        <w:rPr>
          <w:szCs w:val="24"/>
        </w:rPr>
        <w:t>2. veljače 2016.</w:t>
      </w:r>
    </w:p>
    <w:p w:rsidRDefault="008B4EF4" w:rsidP="008B4EF4" w:rsidR="008B4EF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B4EF4" w:rsidP="008B4EF4" w:rsidR="008B4EF4">
      <w:pPr>
        <w:rPr>
          <w:szCs w:val="24"/>
        </w:rPr>
      </w:pPr>
      <w:r>
        <w:rPr>
          <w:szCs w:val="24"/>
        </w:rPr>
        <w:t xml:space="preserve">     </w:t>
      </w:r>
    </w:p>
    <w:p w:rsidRDefault="008B4EF4" w:rsidP="008B4EF4" w:rsidR="008B4EF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8B4EF4" w:rsidP="008B4EF4" w:rsidR="008B4EF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8B4EF4" w:rsidP="008B4EF4" w:rsidR="008B4EF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8B4EF4" w:rsidP="008B4EF4" w:rsidR="008B4EF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8B4EF4" w:rsidP="008B4EF4" w:rsidR="008B4EF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8B4EF4" w:rsidP="008B4EF4" w:rsidR="008B4EF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8B4EF4" w:rsidP="008B4EF4" w:rsidR="008B4EF4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8B4EF4" w:rsidP="008B4EF4" w:rsidR="008B4EF4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8B4EF4" w:rsidP="008B4EF4" w:rsidR="008B4EF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B4EF4" w:rsidP="008B4EF4" w:rsidR="008B4EF4">
      <w:pPr>
        <w:rPr>
          <w:szCs w:val="24"/>
        </w:rPr>
      </w:pPr>
    </w:p>
    <w:p w:rsidRDefault="008B4EF4" w:rsidP="008B4EF4" w:rsidR="008B4EF4">
      <w:pPr>
        <w:rPr>
          <w:szCs w:val="24"/>
        </w:rPr>
      </w:pPr>
    </w:p>
    <w:p w:rsidRDefault="008B4EF4" w:rsidP="008B4EF4" w:rsidR="008B4EF4">
      <w:pPr>
        <w:rPr>
          <w:szCs w:val="24"/>
        </w:rPr>
      </w:pPr>
      <w:r>
        <w:rPr>
          <w:szCs w:val="24"/>
        </w:rPr>
        <w:t>DNA:</w:t>
      </w:r>
    </w:p>
    <w:p w:rsidRDefault="008B4EF4" w:rsidP="008B4EF4" w:rsidR="008B4EF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B4EF4" w:rsidP="008B4EF4" w:rsidR="008B4EF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B4EF4" w:rsidP="008B4EF4" w:rsidR="008B4EF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GAGER d.o.o., OIB: 80786449433 sa sjedištem u Juraja Križanića 18, Varaždin</w:t>
      </w:r>
    </w:p>
    <w:p w:rsidRDefault="008B4EF4" w:rsidP="008B4EF4" w:rsidR="008B4EF4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Tomislav Horvat, </w:t>
      </w:r>
      <w:proofErr w:type="spellStart"/>
      <w:r>
        <w:t>Kuršanec</w:t>
      </w:r>
      <w:proofErr w:type="spellEnd"/>
      <w:r>
        <w:t>, Matije Gupca 5/c, OIB: 79675223086</w:t>
      </w:r>
    </w:p>
    <w:p w:rsidRDefault="008B4EF4" w:rsidP="008B4EF4" w:rsidR="008B4EF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8B4EF4" w:rsidP="008B4EF4" w:rsidR="008B4EF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8B4EF4" w:rsidP="008B4EF4" w:rsidR="008B4EF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Lidija </w:t>
      </w:r>
      <w:proofErr w:type="spellStart"/>
      <w:r>
        <w:t>Lesar</w:t>
      </w:r>
      <w:proofErr w:type="spellEnd"/>
      <w:r>
        <w:t>, Čakovec, Travnička 26</w:t>
      </w:r>
    </w:p>
    <w:p w:rsidRDefault="008B4EF4" w:rsidP="008B4EF4" w:rsidR="008B4EF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8B4EF4" w:rsidP="008B4EF4" w:rsidR="008B4EF4">
      <w:pPr>
        <w:rPr>
          <w:szCs w:val="24"/>
        </w:rPr>
      </w:pPr>
    </w:p>
    <w:p w:rsidRDefault="008B4EF4" w:rsidP="008B4EF4" w:rsidR="008B4EF4">
      <w:pPr>
        <w:rPr>
          <w:szCs w:val="24"/>
        </w:rPr>
      </w:pPr>
    </w:p>
    <w:p w:rsidRDefault="008B4EF4" w:rsidP="008B4EF4" w:rsidR="008B4EF4">
      <w:pPr>
        <w:rPr>
          <w:szCs w:val="24"/>
        </w:rPr>
      </w:pPr>
    </w:p>
    <w:p w:rsidRDefault="008B4EF4" w:rsidP="008B4EF4" w:rsidR="008B4EF4">
      <w:pPr>
        <w:rPr>
          <w:szCs w:val="24"/>
        </w:rPr>
      </w:pPr>
    </w:p>
    <w:p w:rsidRDefault="008B4EF4" w:rsidP="008B4EF4" w:rsidR="008B4EF4">
      <w:pPr>
        <w:rPr>
          <w:szCs w:val="24"/>
        </w:rPr>
      </w:pPr>
    </w:p>
    <w:p w:rsidRDefault="00DA0242" w:rsidP="008B4EF4" w:rsidR="00DA0242" w:rsidRPr="008B4EF4"/>
    <w:sectPr w:rsidSect="00EB0D4C" w:rsidR="00DA0242" w:rsidRPr="008B4EF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4EF4" w:rsidR="008333A9">
    <w:pPr>
      <w:pStyle w:val="Zaglavlje"/>
    </w:pPr>
    <w:r>
      <w:rPr>
        <w:rStyle w:val="PozadinaSvijetloCrvena"/>
        <w:shd w:fill="auto" w:color="auto" w:val="clear"/>
      </w:rPr>
      <w:t>Poslovni broj: 8 St-1107/15-5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EF4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B4EF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B4EF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5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St-1107/2015-5</izvorni_sadrzaj>
    <derivirana_varijabla naziv="DomainObject.Oznaka_1">St-1107/2015-5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St-1107/2015</izvorni_sadrzaj>
    <derivirana_varijabla naziv="DomainObject.Predmet.OznakaBroj_1">St-1107/2015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GAGER društvo s ograničenom odgovornošću za ugostiteljstvo, turizam i trgovinu</izvorni_sadrzaj>
    <derivirana_varijabla naziv="DomainObject.Predmet.ProtustrankaFormated_1">  GAGER društvo s ograničenom odgovornošću za ugostiteljstvo, turizam i trgovinu</derivirana_varijabla>
  </DomainObject.Predmet.ProtustrankaFormated>
  <DomainObject.Predmet.ProtustrankaFormatedOIB>
    <izvorni_sadrzaj>  GAGER društvo s ograničenom odgovornošću za ugostiteljstvo, turizam i trgovinu, OIB 80786449433</izvorni_sadrzaj>
    <derivirana_varijabla naziv="DomainObject.Predmet.ProtustrankaFormatedOIB_1">  GAGER društvo s ograničenom odgovornošću za ugostiteljstvo, turizam i trgovinu, OIB 80786449433</derivirana_varijabla>
  </DomainObject.Predmet.ProtustrankaFormatedOIB>
  <DomainObject.Predmet.ProtustrankaFormatedWithAdress>
    <izvorni_sadrzaj> GAGER društvo s ograničenom odgovornošću za ugostiteljstvo, turizam i trgovinu, Juraja Križanića 18, 42000 Varaždin</izvorni_sadrzaj>
    <derivirana_varijabla naziv="DomainObject.Predmet.ProtustrankaFormatedWithAdress_1"> GAGER društvo s ograničenom odgovornošću za ugostiteljstvo, turizam i trgovinu, Juraja Križanića 18, 42000 Varaždin</derivirana_varijabla>
  </DomainObject.Predmet.ProtustrankaFormatedWithAdress>
  <DomainObject.Predmet.ProtustrankaFormatedWithAdressOIB>
    <izvorni_sadrzaj> GAGER društvo s ograničenom odgovornošću za ugostiteljstvo, turizam i trgovinu, OIB 80786449433, Juraja Križanića 18, 42000 Varaždin</izvorni_sadrzaj>
    <derivirana_varijabla naziv="DomainObject.Predmet.ProtustrankaFormatedWithAdressOIB_1"> GAGER društvo s ograničenom odgovornošću za ugostiteljstvo, turizam i trgovinu, OIB 80786449433, Juraja Križanića 18, 42000 Varaždin</derivirana_varijabla>
  </DomainObject.Predmet.ProtustrankaFormatedWithAdressOIB>
  <DomainObject.Predmet.ProtustrankaWithAdress>
    <izvorni_sadrzaj>GAGER društvo s ograničenom odgovornošću za ugostiteljstvo, turizam i trgovinu Juraja Križanića 18, 42000 Varaždin</izvorni_sadrzaj>
    <derivirana_varijabla naziv="DomainObject.Predmet.ProtustrankaWithAdress_1">GAGER društvo s ograničenom odgovornošću za ugostiteljstvo, turizam i trgovinu Juraja Križanića 18, 42000 Varaždin</derivirana_varijabla>
  </DomainObject.Predmet.ProtustrankaWithAdress>
  <DomainObject.Predmet.ProtustrankaWithAdressOIB>
    <izvorni_sadrzaj>GAGER društvo s ograničenom odgovornošću za ugostiteljstvo, turizam i trgovinu, OIB 80786449433, Juraja Križanića 18, 42000 Varaždin</izvorni_sadrzaj>
    <derivirana_varijabla naziv="DomainObject.Predmet.ProtustrankaWithAdressOIB_1">GAGER društvo s ograničenom odgovornošću za ugostiteljstvo, turizam i trgovinu, OIB 80786449433, Juraja Križanića 18, 42000 Varaždin</derivirana_varijabla>
  </DomainObject.Predmet.ProtustrankaWithAdressOIB>
  <DomainObject.Predmet.ProtustrankaNazivFormated>
    <izvorni_sadrzaj>GAGER društvo s ograničenom odgovornošću za ugostiteljstvo, turizam i trgovinu</izvorni_sadrzaj>
    <derivirana_varijabla naziv="DomainObject.Predmet.ProtustrankaNazivFormated_1">GAGER društvo s ograničenom odgovornošću za ugostiteljstvo, turizam i trgovinu</derivirana_varijabla>
  </DomainObject.Predmet.ProtustrankaNazivFormated>
  <DomainObject.Predmet.ProtustrankaNazivFormatedOIB>
    <izvorni_sadrzaj>GAGER društvo s ograničenom odgovornošću za ugostiteljstvo, turizam i trgovinu, OIB 80786449433</izvorni_sadrzaj>
    <derivirana_varijabla naziv="DomainObject.Predmet.ProtustrankaNazivFormatedOIB_1">GAGER društvo s ograničenom odgovornošću za ugostiteljstvo, turizam i trgovinu, OIB 80786449433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90546.48</izvorni_sadrzaj>
    <derivirana_varijabla naziv="DomainObject.Predmet.TrenutnaVrijednost_1">90546.48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GAGER društvo s ograničenom odgovornošću za ugostiteljstvo, turizam i trgovinu</item>
    </izvorni_sadrzaj>
    <derivirana_varijabla naziv="DomainObject.Predmet.ProtuStrankaListFormated_1">
      <item>GAGER društvo s ograničenom odgovornošću za ugostiteljstvo, turizam i trgovinu</item>
    </derivirana_varijabla>
  </DomainObject.Predmet.ProtuStrankaListFormated>
  <DomainObject.Predmet.ProtuStrankaListFormatedOIB>
    <izvorni_sadrzaj>
      <item>GAGER društvo s ograničenom odgovornošću za ugostiteljstvo, turizam i trgovinu, OIB 80786449433</item>
    </izvorni_sadrzaj>
    <derivirana_varijabla naziv="DomainObject.Predmet.ProtuStrankaListFormatedOIB_1">
      <item>GAGER društvo s ograničenom odgovornošću za ugostiteljstvo, turizam i trgovinu, OIB 80786449433</item>
    </derivirana_varijabla>
  </DomainObject.Predmet.ProtuStrankaListFormatedOIB>
  <DomainObject.Predmet.ProtuStrankaListFormatedWithAdress>
    <izvorni_sadrzaj>
      <item>GAGER društvo s ograničenom odgovornošću za ugostiteljstvo, turizam i trgovinu, Juraja Križanića 18, 42000 Varaždin</item>
    </izvorni_sadrzaj>
    <derivirana_varijabla naziv="DomainObject.Predmet.ProtuStrankaListFormatedWithAdress_1">
      <item>GAGER društvo s ograničenom odgovornošću za ugostiteljstvo, turizam i trgovinu, Juraja Križanića 18, 42000 Varaždin</item>
    </derivirana_varijabla>
  </DomainObject.Predmet.ProtuStrankaListFormatedWithAdress>
  <DomainObject.Predmet.ProtuStrankaListFormatedWithAdressOIB>
    <izvorni_sadrzaj>
      <item>GAGER društvo s ograničenom odgovornošću za ugostiteljstvo, turizam i trgovinu, OIB 80786449433, Juraja Križanića 18, 42000 Varaždin</item>
    </izvorni_sadrzaj>
    <derivirana_varijabla naziv="DomainObject.Predmet.ProtuStrankaListFormatedWithAdressOIB_1">
      <item>GAGER društvo s ograničenom odgovornošću za ugostiteljstvo, turizam i trgovinu, OIB 80786449433, Juraja Križanića 18, 42000 Varaždin</item>
    </derivirana_varijabla>
  </DomainObject.Predmet.ProtuStrankaListFormatedWithAdressOIB>
  <DomainObject.Predmet.ProtuStrankaListNazivFormated>
    <izvorni_sadrzaj>
      <item>GAGER društvo s ograničenom odgovornošću za ugostiteljstvo, turizam i trgovinu</item>
    </izvorni_sadrzaj>
    <derivirana_varijabla naziv="DomainObject.Predmet.ProtuStrankaListNazivFormated_1">
      <item>GAGER društvo s ograničenom odgovornošću za ugostiteljstvo, turizam i trgovinu</item>
    </derivirana_varijabla>
  </DomainObject.Predmet.ProtuStrankaListNazivFormated>
  <DomainObject.Predmet.ProtuStrankaListNazivFormatedOIB>
    <izvorni_sadrzaj>
      <item>GAGER društvo s ograničenom odgovornošću za ugostiteljstvo, turizam i trgovinu, OIB 80786449433</item>
    </izvorni_sadrzaj>
    <derivirana_varijabla naziv="DomainObject.Predmet.ProtuStrankaListNazivFormatedOIB_1">
      <item>GAGER društvo s ograničenom odgovornošću za ugostiteljstvo, turizam i trgovinu, OIB 80786449433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St-1107/2015-5</izvorni_sadrzaj>
    <derivirana_varijabla naziv="DomainObject.PoslovniBrojDokumenta_1">St-1107/2015-5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GAGER društvo s ograničenom odgovornošću za ugostiteljstvo, turizam i trgovinu</izvorni_sadrzaj>
    <derivirana_varijabla naziv="DomainObject.Predmet.ProtustrankaIDrugi_1">GAGER društvo s ograničenom odgovornošću za ugostiteljstvo, turizam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GAGER društvo s ograničenom odgovornošću za ugostiteljstvo, turizam i trgovinu, OIB 80786449433, Juraja Križanića 18, 42000 Varaždin</izvorni_sadrzaj>
    <derivirana_varijabla naziv="DomainObject.Predmet.ProtustrankaIDrugiAdressOIB_1">GAGER društvo s ograničenom odgovornošću za ugostiteljstvo, turizam i trgovinu, OIB 80786449433, Juraja Križanića 18,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GAGER društvo s ograničenom odgovornošću za ugostiteljstvo, turizam i trgovinu</item>
      <item>E-oglasna ploča</item>
      <item>Sudski registar, Trgovački sud u Varaždinu</item>
    </izvorni_sadrzaj>
    <derivirana_varijabla naziv="DomainObject.Predmet.SudioniciListNaziv_1">
      <item>Financijska agencija</item>
      <item>GAGER društvo s ograničenom odgovornošću za ugostiteljstvo, turizam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GAGER društvo s ograničenom odgovornošću za ugostiteljstvo, turizam i trgovinu, OIB 80786449433, Juraja Križanića 18,42000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GAGER društvo s ograničenom odgovornošću za ugostiteljstvo, turizam i trgovinu, OIB 80786449433, Juraja Križanića 18,42000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A0D96-AC2A-4546-A9C9-C042395A42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2872</properties:Characters>
  <properties:Lines>85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2016-02-12T08:05:00Z</cp:lastPrinted>
  <dcterms:modified xmlns:xsi="http://www.w3.org/2001/XMLSchema-instance" xsi:type="dcterms:W3CDTF">2016-02-12T08:05:00Z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