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994a" w14:paraId="504994a" w:rsidRDefault="00930147" w:rsidP="00910611" w:rsidR="0093014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147" w:rsidP="00910611" w:rsidR="00930147">
      <w:r>
        <w:rPr>
          <w:rFonts w:eastAsia="MS Mincho"/>
        </w:rPr>
        <w:t xml:space="preserve">   REPUBLIKA HRVATSKA</w:t>
      </w:r>
    </w:p>
    <w:p w:rsidRDefault="00930147" w:rsidP="00910611" w:rsidR="00930147">
      <w:r>
        <w:rPr>
          <w:rFonts w:eastAsia="MS Mincho"/>
        </w:rPr>
        <w:t>TRGOVAČKI SUD U RIJECI</w:t>
      </w:r>
    </w:p>
    <w:p w:rsidRDefault="00930147" w:rsidR="0093014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7A51A2">
        <w:t>336</w:t>
      </w:r>
      <w:r w:rsidR="002B13C9">
        <w:t>/18-</w:t>
      </w:r>
      <w:r w:rsidR="00107E21">
        <w:t>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7A51A2" w:rsidRPr="007A51A2">
        <w:rPr>
          <w:rFonts w:cs="Arial"/>
        </w:rPr>
        <w:t>HAVANA RIJEKA jednostavno društvo s ograničenom odgovornošću za ugostiteljstvo</w:t>
      </w:r>
      <w:r w:rsidR="007A51A2">
        <w:rPr>
          <w:rFonts w:cs="Arial"/>
        </w:rPr>
        <w:t xml:space="preserve">, Rijeka, Riva 6, OIB </w:t>
      </w:r>
      <w:r w:rsidR="007A51A2" w:rsidRPr="007A51A2">
        <w:rPr>
          <w:rFonts w:cs="Arial"/>
        </w:rPr>
        <w:t>09927954098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CA4F8F">
        <w:rPr>
          <w:rFonts w:cs="Arial"/>
        </w:rPr>
        <w:t>13. srpnja</w:t>
      </w:r>
      <w:r w:rsidR="00134E2B">
        <w:rPr>
          <w:rFonts w:cs="Arial"/>
        </w:rPr>
        <w:t xml:space="preserve"> 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A51A2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A51A2" w:rsidRPr="007A51A2">
        <w:rPr>
          <w:rFonts w:cs="Arial"/>
        </w:rPr>
        <w:t>HAVANA RIJEKA jednostavno društvo s ograničenom odgovornošću za ugostiteljstvo, Rijeka, Riva 6, OIB 09927954098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1D51B8" w:rsidR="006962A2" w:rsidRPr="00CB4546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107E21">
        <w:t xml:space="preserve"> </w:t>
      </w:r>
      <w:r w:rsidR="007A51A2">
        <w:t>Blaženka Prpić, Rijeka, Corrado Ilijasich 21, OIB 58591486513</w:t>
      </w:r>
      <w:r w:rsidR="00AE264B" w:rsidRPr="00CB4546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A02EF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13</w:t>
      </w:r>
      <w:r w:rsidR="00D54EDF">
        <w:rPr>
          <w:b/>
          <w:bCs/>
        </w:rPr>
        <w:t xml:space="preserve">. </w:t>
      </w:r>
      <w:r w:rsidR="00177E7A">
        <w:rPr>
          <w:b/>
          <w:bCs/>
        </w:rPr>
        <w:t>rujna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 w:rsidR="00177E7A"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2C449D">
        <w:t>06. lipnja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7A51A2" w:rsidRPr="007A51A2">
        <w:rPr>
          <w:rFonts w:cs="Arial"/>
        </w:rPr>
        <w:t>HAVANA RIJEKA jednostavno društvo s ograničenom odgovornošću za ugostiteljstvo, Rijeka, Riva 6, OIB 09927954098</w:t>
      </w:r>
      <w:r w:rsidR="00CA4F8F" w:rsidRPr="00CA4F8F">
        <w:rPr>
          <w:rFonts w:cs="Arial"/>
          <w:b/>
        </w:rPr>
        <w:t xml:space="preserve">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3E2CC1">
        <w:t>31</w:t>
      </w:r>
      <w:r w:rsidR="00107E21">
        <w:t>. svibnja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3E2CC1">
        <w:t>31.717,57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E2CC1">
        <w:t>jednog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177E7A">
        <w:t>13. srpnja</w:t>
      </w:r>
      <w:r>
        <w:t xml:space="preserve"> 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3E2CC1">
        <w:t>59.060,46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CA4F8F">
        <w:t>13. srpnja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930147" w:rsidR="00930147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681744" w:rsidP="0010482A" w:rsidR="00681744" w:rsidRPr="0003712E">
      <w:pPr>
        <w:ind w:firstLine="708" w:left="1416"/>
        <w:jc w:val="center"/>
        <w:rPr>
          <w:b/>
          <w:sz w:val="28"/>
        </w:rPr>
      </w:pP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1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7A51A2">
      <w:t>336</w:t>
    </w:r>
    <w:r>
      <w:t>/18-</w:t>
    </w:r>
    <w:r w:rsidR="00107E21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E2CC1"/>
    <w:rsid w:val="003F3E25"/>
    <w:rsid w:val="00401A09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A51A2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30147"/>
    <w:rsid w:val="00945219"/>
    <w:rsid w:val="00967E0F"/>
    <w:rsid w:val="0097306C"/>
    <w:rsid w:val="00986FCD"/>
    <w:rsid w:val="009B219F"/>
    <w:rsid w:val="009B744A"/>
    <w:rsid w:val="009F68AE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St-336/2018-2</izvorni_sadrzaj>
    <derivirana_varijabla naziv="DomainObject.Oznaka_1">St-336/2018-2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HAVANA RIJEKA jednostavno društvo s ograničenom odgovornošću za ugostiteljstvo</izvorni_sadrzaj>
    <derivirana_varijabla naziv="DomainObject.Predmet.ProtustrankaFormated_1">  HAVANA RIJEKA jednostavno društvo s ograničenom odgovornošću za ugostiteljstvo</derivirana_varijabla>
  </DomainObject.Predmet.ProtustrankaFormated>
  <DomainObject.Predmet.ProtustrankaFormatedOIB>
    <izvorni_sadrzaj>  HAVANA RIJEKA jednostavno društvo s ograničenom odgovornošću za ugostiteljstvo, OIB 09927954098</izvorni_sadrzaj>
    <derivirana_varijabla naziv="DomainObject.Predmet.ProtustrankaFormatedOIB_1">  HAVANA RIJEKA jednostavno društvo s ograničenom odgovornošću za ugostiteljstvo, OIB 09927954098</derivirana_varijabla>
  </DomainObject.Predmet.ProtustrankaFormatedOIB>
  <DomainObject.Predmet.ProtustrankaFormatedWithAdress>
    <izvorni_sadrzaj> HAVANA RIJEKA jednostavno društvo s ograničenom odgovornošću za ugostiteljstvo, Riva 6, 51000 Rijeka</izvorni_sadrzaj>
    <derivirana_varijabla naziv="DomainObject.Predmet.ProtustrankaFormatedWithAdress_1"> HAVANA RIJEKA jednostavno društvo s ograničenom odgovornošću za ugostiteljstvo, Riva 6, 51000 Rijeka</derivirana_varijabla>
  </DomainObject.Predmet.ProtustrankaFormatedWithAdress>
  <DomainObject.Predmet.ProtustrankaFormatedWithAdressOIB>
    <izvorni_sadrzaj> HAVANA RIJEKA jednostavno društvo s ograničenom odgovornošću za ugostiteljstvo, OIB 09927954098, Riva 6, 51000 Rijeka</izvorni_sadrzaj>
    <derivirana_varijabla naziv="DomainObject.Predmet.ProtustrankaFormatedWithAdressOIB_1"> HAVANA RIJEKA jednostavno društvo s ograničenom odgovornošću za ugostiteljstvo, OIB 09927954098, Riva 6, 51000 Rijeka</derivirana_varijabla>
  </DomainObject.Predmet.ProtustrankaFormatedWithAdressOIB>
  <DomainObject.Predmet.ProtustrankaWithAdress>
    <izvorni_sadrzaj>HAVANA RIJEKA jednostavno društvo s ograničenom odgovornošću za ugostiteljstvo Riva 6, 51000 Rijeka</izvorni_sadrzaj>
    <derivirana_varijabla naziv="DomainObject.Predmet.ProtustrankaWithAdress_1">HAVANA RIJEKA jednostavno društvo s ograničenom odgovornošću za ugostiteljstvo Riva 6, 51000 Rijeka</derivirana_varijabla>
  </DomainObject.Predmet.ProtustrankaWithAdress>
  <DomainObject.Predmet.ProtustrankaWithAdressOIB>
    <izvorni_sadrzaj>HAVANA RIJEKA jednostavno društvo s ograničenom odgovornošću za ugostiteljstvo, OIB 09927954098, Riva 6, 51000 Rijeka</izvorni_sadrzaj>
    <derivirana_varijabla naziv="DomainObject.Predmet.ProtustrankaWithAdressOIB_1">HAVANA RIJEKA jednostavno društvo s ograničenom odgovornošću za ugostiteljstvo, OIB 09927954098, Riva 6, 51000 Rijeka</derivirana_varijabla>
  </DomainObject.Predmet.ProtustrankaWithAdressOIB>
  <DomainObject.Predmet.ProtustrankaNazivFormated>
    <izvorni_sadrzaj>HAVANA RIJEKA jednostavno društvo s ograničenom odgovornošću za ugostiteljstvo</izvorni_sadrzaj>
    <derivirana_varijabla naziv="DomainObject.Predmet.ProtustrankaNazivFormated_1">HAVANA RIJEKA jednostavno društvo s ograničenom odgovornošću za ugostiteljstvo</derivirana_varijabla>
  </DomainObject.Predmet.ProtustrankaNazivFormated>
  <DomainObject.Predmet.ProtustrankaNazivFormatedOIB>
    <izvorni_sadrzaj>HAVANA RIJEKA jednostavno društvo s ograničenom odgovornošću za ugostiteljstvo, OIB 09927954098</izvorni_sadrzaj>
    <derivirana_varijabla naziv="DomainObject.Predmet.ProtustrankaNazivFormatedOIB_1">HAVANA RIJEKA jednostavno društvo s ograničenom odgovornošću za ugostiteljstvo, OIB 09927954098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HAVANA RIJEKA jednostavno društvo s ograničenom odgovornošću za ugostiteljstvo</item>
    </izvorni_sadrzaj>
    <derivirana_varijabla naziv="DomainObject.Predmet.ProtuStrankaListFormated_1">
      <item>HAVANA RIJEKA jednostavno društvo s ograničenom odgovornošću za ugostiteljstvo</item>
    </derivirana_varijabla>
  </DomainObject.Predmet.ProtuStrankaListFormated>
  <DomainObject.Predmet.ProtuStrankaListFormatedOIB>
    <izvorni_sadrzaj>
      <item>HAVANA RIJEKA jednostavno društvo s ograničenom odgovornošću za ugostiteljstvo, OIB 09927954098</item>
    </izvorni_sadrzaj>
    <derivirana_varijabla naziv="DomainObject.Predmet.ProtuStrankaListFormatedOIB_1">
      <item>HAVANA RIJEKA jednostavno društvo s ograničenom odgovornošću za ugostiteljstvo, OIB 09927954098</item>
    </derivirana_varijabla>
  </DomainObject.Predmet.ProtuStrankaListFormatedOIB>
  <DomainObject.Predmet.ProtuStrankaListFormatedWithAdress>
    <izvorni_sadrzaj>
      <item>HAVANA RIJEKA jednostavno društvo s ograničenom odgovornošću za ugostiteljstvo, Riva 6, 51000 Rijeka</item>
    </izvorni_sadrzaj>
    <derivirana_varijabla naziv="DomainObject.Predmet.ProtuStrankaListFormatedWithAdress_1">
      <item>HAVANA RIJEKA jednostavno društvo s ograničenom odgovornošću za ugostiteljstvo, Riva 6, 51000 Rijeka</item>
    </derivirana_varijabla>
  </DomainObject.Predmet.ProtuStrankaListFormatedWithAdress>
  <DomainObject.Predmet.ProtuStrankaListFormatedWithAdressOIB>
    <izvorni_sadrzaj>
      <item>HAVANA RIJEKA jednostavno društvo s ograničenom odgovornošću za ugostiteljstvo, OIB 09927954098, Riva 6, 51000 Rijeka</item>
    </izvorni_sadrzaj>
    <derivirana_varijabla naziv="DomainObject.Predmet.ProtuStrankaListFormatedWithAdressOIB_1">
      <item>HAVANA RIJEKA jednostavno društvo s ograničenom odgovornošću za ugostiteljstvo, OIB 09927954098, Riva 6, 51000 Rijeka</item>
    </derivirana_varijabla>
  </DomainObject.Predmet.ProtuStrankaListFormatedWithAdressOIB>
  <DomainObject.Predmet.ProtuStrankaListNazivFormated>
    <izvorni_sadrzaj>
      <item>HAVANA RIJEKA jednostavno društvo s ograničenom odgovornošću za ugostiteljstvo</item>
    </izvorni_sadrzaj>
    <derivirana_varijabla naziv="DomainObject.Predmet.ProtuStrankaListNazivFormated_1">
      <item>HAVANA RIJEKA jednostavno društvo s ograničenom odgovornošću za ugostiteljstvo</item>
    </derivirana_varijabla>
  </DomainObject.Predmet.ProtuStrankaListNazivFormated>
  <DomainObject.Predmet.ProtuStrankaListNazivFormatedOIB>
    <izvorni_sadrzaj>
      <item>HAVANA RIJEKA jednostavno društvo s ograničenom odgovornošću za ugostiteljstvo, OIB 09927954098</item>
    </izvorni_sadrzaj>
    <derivirana_varijabla naziv="DomainObject.Predmet.ProtuStrankaListNazivFormatedOIB_1">
      <item>HAVANA RIJEKA jednostavno društvo s ograničenom odgovornošću za ugostiteljstvo, OIB 09927954098</item>
    </derivirana_varijabla>
  </DomainObject.Predmet.ProtuStrankaListNazivFormatedOIB>
  <DomainObject.Predmet.OstaliListFormated>
    <izvorni_sadrzaj>
      <item>Naka Maravić</item>
    </izvorni_sadrzaj>
    <derivirana_varijabla naziv="DomainObject.Predmet.OstaliListFormated_1">
      <item>Naka Maravić</item>
    </derivirana_varijabla>
  </DomainObject.Predmet.OstaliListFormated>
  <DomainObject.Predmet.OstaliListFormatedOIB>
    <izvorni_sadrzaj>
      <item>Naka Maravić, OIB 74517473360</item>
    </izvorni_sadrzaj>
    <derivirana_varijabla naziv="DomainObject.Predmet.OstaliListFormatedOIB_1">
      <item>Naka Maravić, OIB 74517473360</item>
    </derivirana_varijabla>
  </DomainObject.Predmet.OstaliListFormatedOIB>
  <DomainObject.Predmet.OstaliListFormatedWithAdress>
    <izvorni_sadrzaj>
      <item>Naka Maravić, Kablarska Cesta 33, 51000 Rijeka</item>
    </izvorni_sadrzaj>
    <derivirana_varijabla naziv="DomainObject.Predmet.OstaliListFormatedWithAdress_1">
      <item>Naka Maravić, Kablarska Cesta 33, 51000 Rijeka</item>
    </derivirana_varijabla>
  </DomainObject.Predmet.OstaliListFormatedWithAdress>
  <DomainObject.Predmet.OstaliListFormatedWithAdressOIB>
    <izvorni_sadrzaj>
      <item>Naka Maravić, OIB 74517473360, Kablarska Cesta 33, 51000 Rijeka</item>
    </izvorni_sadrzaj>
    <derivirana_varijabla naziv="DomainObject.Predmet.OstaliListFormatedWithAdressOIB_1">
      <item>Naka Maravić, OIB 74517473360, Kablarska Cesta 33, 51000 Rijeka</item>
    </derivirana_varijabla>
  </DomainObject.Predmet.OstaliListFormatedWithAdressOIB>
  <DomainObject.Predmet.OstaliListNazivFormated>
    <izvorni_sadrzaj>
      <item>Naka Maravić</item>
    </izvorni_sadrzaj>
    <derivirana_varijabla naziv="DomainObject.Predmet.OstaliListNazivFormated_1">
      <item>Naka Maravić</item>
    </derivirana_varijabla>
  </DomainObject.Predmet.OstaliListNazivFormated>
  <DomainObject.Predmet.OstaliListNazivFormatedOIB>
    <izvorni_sadrzaj>
      <item>Naka Maravić, OIB 74517473360</item>
    </izvorni_sadrzaj>
    <derivirana_varijabla naziv="DomainObject.Predmet.OstaliListNazivFormatedOIB_1">
      <item>Naka Maravić, OIB 74517473360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St-336/2018-2</izvorni_sadrzaj>
    <derivirana_varijabla naziv="DomainObject.PoslovniBrojDokumenta_1">St-336/2018-2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HAVANA RIJEKA jednostavno društvo s ograničenom odgovornošću za ugostiteljstvo</izvorni_sadrzaj>
    <derivirana_varijabla naziv="DomainObject.Predmet.ProtustrankaIDrugi_1">HAVANA RIJEKA jednostavno društvo s ograničenom odgovornošću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HAVANA RIJEKA jednostavno društvo s ograničenom odgovornošću za ugostiteljstvo, OIB 09927954098, Riva 6, 51000 Rijeka</izvorni_sadrzaj>
    <derivirana_varijabla naziv="DomainObject.Predmet.ProtustrankaIDrugiAdressOIB_1">HAVANA RIJEKA jednostavno društvo s ograničenom odgovornošću za ugostiteljstvo, OIB 09927954098,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HAVANA RIJEKA jednostavno društvo s ograničenom odgovornošću za ugostiteljstvo</item>
      <item>Naka Maravić</item>
    </izvorni_sadrzaj>
    <derivirana_varijabla naziv="DomainObject.Predmet.SudioniciListNaziv_1">
      <item>FINA  Rijeka</item>
      <item>HAVANA RIJEKA jednostavno društvo s ograničenom odgovornošću za ugostiteljstvo</item>
      <item>Naka Maravić</item>
    </derivirana_varijabla>
  </DomainObject.Predmet.SudioniciListNaziv>
  <DomainObject.Predmet.SudioniciListAdressOIB>
    <izvorni_sadrzaj>
      <item>FINA  Rijeka, OIB 85821130368, Frana Kurelca 8,51000 Rijeka</item>
      <item>HAVANA RIJEKA jednostavno društvo s ograničenom odgovornošću za ugostiteljstvo, OIB 09927954098, Riva 6,51000 Rijeka</item>
      <item>Naka Maravić, OIB 74517473360, Kablarska Cesta 33,51000 Rijeka</item>
    </izvorni_sadrzaj>
    <derivirana_varijabla naziv="DomainObject.Predmet.SudioniciListAdressOIB_1">
      <item>FINA  Rijeka, OIB 85821130368, Frana Kurelca 8,51000 Rijeka</item>
      <item>HAVANA RIJEKA jednostavno društvo s ograničenom odgovornošću za ugostiteljstvo, OIB 09927954098, Riva 6,51000 Rijeka</item>
      <item>Naka Maravić, OIB 74517473360, Kablarska Cesta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09927954098</item>
      <item>, OIB 74517473360</item>
    </izvorni_sadrzaj>
    <derivirana_varijabla naziv="DomainObject.Predmet.SudioniciListNazivOIB_1">
      <item>, OIB 85821130368</item>
      <item>, OIB 09927954098</item>
      <item>, OIB 74517473360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727CE-992A-4BCD-A0A1-45B55DA08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570</properties:Words>
  <properties:Characters>3174</properties:Characters>
  <properties:Lines>84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2018-07-13T12:40:00Z</dcterms:created>
  <dc:creator>stecaj</dc:creator>
  <cp:lastModifiedBy>Jasna Radulović</cp:lastModifiedBy>
  <cp:lastPrinted>2018-07-13T12:34:00Z</cp:lastPrinted>
  <dcterms:modified xmlns:xsi="http://www.w3.org/2001/XMLSchema-instance" xsi:type="dcterms:W3CDTF">2018-07-13T12:48:00Z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St-336/2018-2 / Odluka - Rješenje - pokretanje prethodnog postupka radi utvrđivanja uvjeta za otvaranje stečajnog postupka (336-18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