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ef23" w14:paraId="7b7ef2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4E7671">
        <w:t>167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proofErr w:type="spellStart"/>
      <w:r w:rsidR="004E7671">
        <w:t>PADRINA</w:t>
      </w:r>
      <w:proofErr w:type="spellEnd"/>
      <w:r w:rsidR="004E7671">
        <w:t xml:space="preserve"> j.d.o.o. za ugostiteljstvo Vinkovci, Bana Jelačića 19, </w:t>
      </w:r>
      <w:proofErr w:type="spellStart"/>
      <w:r w:rsidR="004E7671">
        <w:t>OIB</w:t>
      </w:r>
      <w:proofErr w:type="spellEnd"/>
      <w:r w:rsidR="004E7671">
        <w:t xml:space="preserve">: 29102812869, </w:t>
      </w:r>
      <w:proofErr w:type="spellStart"/>
      <w:r w:rsidR="004E7671">
        <w:t>MBS</w:t>
      </w:r>
      <w:proofErr w:type="spellEnd"/>
      <w:r w:rsidR="004E7671">
        <w:t xml:space="preserve">: 030180969, dana 8. svibnja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proofErr w:type="spellStart"/>
      <w:r w:rsidR="004E7671">
        <w:t>PADRINA</w:t>
      </w:r>
      <w:proofErr w:type="spellEnd"/>
      <w:r w:rsidR="004E7671">
        <w:t xml:space="preserve"> j.d.o.o. za ugostiteljstvo Vinkovci, Bana Jelačića 19, </w:t>
      </w:r>
      <w:proofErr w:type="spellStart"/>
      <w:r w:rsidR="004E7671">
        <w:t>OIB</w:t>
      </w:r>
      <w:proofErr w:type="spellEnd"/>
      <w:r w:rsidR="004E7671">
        <w:t xml:space="preserve">: 29102812869, </w:t>
      </w:r>
      <w:proofErr w:type="spellStart"/>
      <w:r w:rsidR="004E7671">
        <w:t>MBS</w:t>
      </w:r>
      <w:proofErr w:type="spellEnd"/>
      <w:r w:rsidR="004E7671">
        <w:t xml:space="preserve">: 030180969.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E7671">
        <w:t xml:space="preserve">Mirjana Viduka </w:t>
      </w:r>
      <w:proofErr w:type="spellStart"/>
      <w:r w:rsidR="004E7671">
        <w:t>Varenina</w:t>
      </w:r>
      <w:proofErr w:type="spellEnd"/>
      <w:r w:rsidR="004E7671">
        <w:t xml:space="preserve">, </w:t>
      </w:r>
      <w:proofErr w:type="spellStart"/>
      <w:r w:rsidR="004E7671">
        <w:t>OIB</w:t>
      </w:r>
      <w:proofErr w:type="spellEnd"/>
      <w:r w:rsidR="004E7671">
        <w:t xml:space="preserve">: 98866841784, Osijek, Dubrovačka 107.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4E7671">
        <w:t>PADRINA</w:t>
      </w:r>
      <w:proofErr w:type="spellEnd"/>
      <w:r w:rsidR="004E7671">
        <w:t xml:space="preserve"> j.d.o.o. za ugostiteljstvo Vinkovci, Bana Jelačića 19, </w:t>
      </w:r>
      <w:proofErr w:type="spellStart"/>
      <w:r w:rsidR="004E7671">
        <w:t>OIB</w:t>
      </w:r>
      <w:proofErr w:type="spellEnd"/>
      <w:r w:rsidR="004E7671">
        <w:t xml:space="preserve">: 29102812869, </w:t>
      </w:r>
      <w:proofErr w:type="spellStart"/>
      <w:r w:rsidR="004E7671">
        <w:t>MBS</w:t>
      </w:r>
      <w:proofErr w:type="spellEnd"/>
      <w:r w:rsidR="004E7671">
        <w:t>: 030180969</w:t>
      </w:r>
      <w:r w:rsidR="00F334C8">
        <w:t>.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4E7671">
        <w:rPr>
          <w:bCs/>
        </w:rPr>
        <w:t>21. veljače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proofErr w:type="spellStart"/>
      <w:r w:rsidR="004E7671">
        <w:t>PADRINA</w:t>
      </w:r>
      <w:proofErr w:type="spellEnd"/>
      <w:r w:rsidR="004E7671">
        <w:t xml:space="preserve"> j.d.o.o. za ugostiteljstvo Vinkovci, Bana Jelačića 19, </w:t>
      </w:r>
      <w:proofErr w:type="spellStart"/>
      <w:r w:rsidR="004E7671">
        <w:t>OIB</w:t>
      </w:r>
      <w:proofErr w:type="spellEnd"/>
      <w:r w:rsidR="004E7671">
        <w:t xml:space="preserve">: 29102812869, </w:t>
      </w:r>
      <w:proofErr w:type="spellStart"/>
      <w:r w:rsidR="004E7671">
        <w:t>MBS</w:t>
      </w:r>
      <w:proofErr w:type="spellEnd"/>
      <w:r w:rsidR="004E7671">
        <w:t xml:space="preserve">: 030180969.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4E7671">
        <w:t>23. veljače</w:t>
      </w:r>
      <w:r w:rsidR="00F334C8">
        <w:t xml:space="preserve"> 2018.</w:t>
      </w:r>
      <w:r>
        <w:t xml:space="preserve">, objavio oglas na mrežnoj stranici e-oglasna ploča sudova pod </w:t>
      </w:r>
      <w:r>
        <w:lastRenderedPageBreak/>
        <w:t>poslovnim brojem St-</w:t>
      </w:r>
      <w:r w:rsidR="004E7671">
        <w:t>167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E7671">
        <w:t>8. svibnja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4E7671">
      <w:t>167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573F9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573F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73F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3F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3F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573F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73F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3F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3F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St-167/2018</izvorni_sadrzaj>
    <derivirana_varijabla naziv="DomainObject.Predmet.OznakaBroj_1">St-167/2018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PADRINA j.d.o.o. za ugostiteljstvo</izvorni_sadrzaj>
    <derivirana_varijabla naziv="DomainObject.Predmet.ProtustrankaFormated_1">  PADRINA j.d.o.o. za ugostiteljstvo</derivirana_varijabla>
  </DomainObject.Predmet.ProtustrankaFormated>
  <DomainObject.Predmet.ProtustrankaFormatedOIB>
    <izvorni_sadrzaj>  PADRINA j.d.o.o. za ugostiteljstvo, OIB 29102812869</izvorni_sadrzaj>
    <derivirana_varijabla naziv="DomainObject.Predmet.ProtustrankaFormatedOIB_1">  PADRINA j.d.o.o. za ugostiteljstvo, OIB 29102812869</derivirana_varijabla>
  </DomainObject.Predmet.ProtustrankaFormatedOIB>
  <DomainObject.Predmet.ProtustrankaFormatedWithAdress>
    <izvorni_sadrzaj> PADRINA j.d.o.o. za ugostiteljstvo, Bana Jelačića 19, 32100 Vinkovci</izvorni_sadrzaj>
    <derivirana_varijabla naziv="DomainObject.Predmet.ProtustrankaFormatedWithAdress_1"> PADRINA j.d.o.o. za ugostiteljstvo, Bana Jelačića 19, 32100 Vinkovci</derivirana_varijabla>
  </DomainObject.Predmet.ProtustrankaFormatedWithAdress>
  <DomainObject.Predmet.ProtustrankaFormatedWithAdressOIB>
    <izvorni_sadrzaj> PADRINA j.d.o.o. za ugostiteljstvo, OIB 29102812869, Bana Jelačića 19, 32100 Vinkovci</izvorni_sadrzaj>
    <derivirana_varijabla naziv="DomainObject.Predmet.ProtustrankaFormatedWithAdressOIB_1"> PADRINA j.d.o.o. za ugostiteljstvo, OIB 29102812869, Bana Jelačića 19, 32100 Vinkovci</derivirana_varijabla>
  </DomainObject.Predmet.ProtustrankaFormatedWithAdressOIB>
  <DomainObject.Predmet.ProtustrankaWithAdress>
    <izvorni_sadrzaj>PADRINA j.d.o.o. za ugostiteljstvo Bana Jelačića 19, 32100 Vinkovci</izvorni_sadrzaj>
    <derivirana_varijabla naziv="DomainObject.Predmet.ProtustrankaWithAdress_1">PADRINA j.d.o.o. za ugostiteljstvo Bana Jelačića 19, 32100 Vinkovci</derivirana_varijabla>
  </DomainObject.Predmet.ProtustrankaWithAdress>
  <DomainObject.Predmet.ProtustrankaWithAdressOIB>
    <izvorni_sadrzaj>PADRINA j.d.o.o. za ugostiteljstvo, OIB 29102812869, Bana Jelačića 19, 32100 Vinkovci</izvorni_sadrzaj>
    <derivirana_varijabla naziv="DomainObject.Predmet.ProtustrankaWithAdressOIB_1">PADRINA j.d.o.o. za ugostiteljstvo, OIB 29102812869, Bana Jelačića 19, 32100 Vinkovci</derivirana_varijabla>
  </DomainObject.Predmet.ProtustrankaWithAdressOIB>
  <DomainObject.Predmet.ProtustrankaNazivFormated>
    <izvorni_sadrzaj>PADRINA j.d.o.o. za ugostiteljstvo</izvorni_sadrzaj>
    <derivirana_varijabla naziv="DomainObject.Predmet.ProtustrankaNazivFormated_1">PADRINA j.d.o.o. za ugostiteljstvo</derivirana_varijabla>
  </DomainObject.Predmet.ProtustrankaNazivFormated>
  <DomainObject.Predmet.ProtustrankaNazivFormatedOIB>
    <izvorni_sadrzaj>PADRINA j.d.o.o. za ugostiteljstvo, OIB 29102812869</izvorni_sadrzaj>
    <derivirana_varijabla naziv="DomainObject.Predmet.ProtustrankaNazivFormatedOIB_1">PADRINA j.d.o.o. za ugostiteljstvo, OIB 29102812869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PADRINA j.d.o.o. za ugostiteljstvo</item>
    </izvorni_sadrzaj>
    <derivirana_varijabla naziv="DomainObject.Predmet.ProtuStrankaListFormated_1">
      <item>PADRINA j.d.o.o. za ugostiteljstvo</item>
    </derivirana_varijabla>
  </DomainObject.Predmet.ProtuStrankaListFormated>
  <DomainObject.Predmet.ProtuStrankaListFormatedOIB>
    <izvorni_sadrzaj>
      <item>PADRINA j.d.o.o. za ugostiteljstvo, OIB 29102812869</item>
    </izvorni_sadrzaj>
    <derivirana_varijabla naziv="DomainObject.Predmet.ProtuStrankaListFormatedOIB_1">
      <item>PADRINA j.d.o.o. za ugostiteljstvo, OIB 29102812869</item>
    </derivirana_varijabla>
  </DomainObject.Predmet.ProtuStrankaListFormatedOIB>
  <DomainObject.Predmet.ProtuStrankaListFormatedWithAdress>
    <izvorni_sadrzaj>
      <item>PADRINA j.d.o.o. za ugostiteljstvo, Bana Jelačića 19, 32100 Vinkovci</item>
    </izvorni_sadrzaj>
    <derivirana_varijabla naziv="DomainObject.Predmet.ProtuStrankaListFormatedWithAdress_1">
      <item>PADRINA j.d.o.o. za ugostiteljstvo, Bana Jelačića 19, 32100 Vinkovci</item>
    </derivirana_varijabla>
  </DomainObject.Predmet.ProtuStrankaListFormatedWithAdress>
  <DomainObject.Predmet.ProtuStrankaListFormatedWithAdressOIB>
    <izvorni_sadrzaj>
      <item>PADRINA j.d.o.o. za ugostiteljstvo, OIB 29102812869, Bana Jelačića 19, 32100 Vinkovci</item>
    </izvorni_sadrzaj>
    <derivirana_varijabla naziv="DomainObject.Predmet.ProtuStrankaListFormatedWithAdressOIB_1">
      <item>PADRINA j.d.o.o. za ugostiteljstvo, OIB 29102812869, Bana Jelačića 19, 32100 Vinkovci</item>
    </derivirana_varijabla>
  </DomainObject.Predmet.ProtuStrankaListFormatedWithAdressOIB>
  <DomainObject.Predmet.ProtuStrankaListNazivFormated>
    <izvorni_sadrzaj>
      <item>PADRINA j.d.o.o. za ugostiteljstvo</item>
    </izvorni_sadrzaj>
    <derivirana_varijabla naziv="DomainObject.Predmet.ProtuStrankaListNazivFormated_1">
      <item>PADRINA j.d.o.o. za ugostiteljstvo</item>
    </derivirana_varijabla>
  </DomainObject.Predmet.ProtuStrankaListNazivFormated>
  <DomainObject.Predmet.ProtuStrankaListNazivFormatedOIB>
    <izvorni_sadrzaj>
      <item>PADRINA j.d.o.o. za ugostiteljstvo, OIB 29102812869</item>
    </izvorni_sadrzaj>
    <derivirana_varijabla naziv="DomainObject.Predmet.ProtuStrankaListNazivFormatedOIB_1">
      <item>PADRINA j.d.o.o. za ugostiteljstvo, OIB 29102812869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PADRINA j.d.o.o. za ugostiteljstvo</izvorni_sadrzaj>
    <derivirana_varijabla naziv="DomainObject.Predmet.ProtustrankaIDrugi_1">PADRINA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PADRINA j.d.o.o. za ugostiteljstvo, OIB 29102812869, Bana Jelačića 19, 32100 Vinkovci</izvorni_sadrzaj>
    <derivirana_varijabla naziv="DomainObject.Predmet.ProtustrankaIDrugiAdressOIB_1">PADRINA j.d.o.o. za ugostiteljstvo, OIB 29102812869, Bana Jelačića 19,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PADRINA j.d.o.o. za ugostiteljstvo</item>
    </izvorni_sadrzaj>
    <derivirana_varijabla naziv="DomainObject.Predmet.SudioniciListNaziv_1">
      <item>FINA RC OSIJEK</item>
      <item>PADRINA j.d.o.o. za ugostiteljstvo</item>
    </derivirana_varijabla>
  </DomainObject.Predmet.SudioniciListNaziv>
  <DomainObject.Predmet.SudioniciListAdressOIB>
    <izvorni_sadrzaj>
      <item>FINA RC OSIJEK, OIB 85821130368</item>
      <item>PADRINA j.d.o.o. za ugostiteljstvo, OIB 29102812869, Bana Jelačića 19,32100 Vinkovci</item>
    </izvorni_sadrzaj>
    <derivirana_varijabla naziv="DomainObject.Predmet.SudioniciListAdressOIB_1">
      <item>FINA RC OSIJEK, OIB 85821130368</item>
      <item>PADRINA j.d.o.o. za ugostiteljstvo, OIB 29102812869, Bana Jelačića 19,32100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29102812869</item>
    </izvorni_sadrzaj>
    <derivirana_varijabla naziv="DomainObject.Predmet.SudioniciListNazivOIB_1">
      <item>, OIB 85821130368</item>
      <item>, OIB 29102812869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3BE871-EF0B-4E20-9ADA-402E945B1B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2772</properties:Characters>
  <properties:Lines>79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2018-05-08T07:10:00Z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2018-05-08T07:13:00Z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(St-167-18 - otvaranje i zaključenje - Mirjana 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