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7f8c" w14:paraId="5de7f8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37335">
        <w:rPr>
          <w:rStyle w:val="Naglaeno"/>
          <w:b w:val="false"/>
        </w:rPr>
        <w:t>1054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837335">
        <w:t>VOCOR AUTO j.d.o.o. za iznajmljivanje vozila, trgovinu i usluge, Zagreb, Ul. grada Vukovara 269f, MBS: 080983205, OIB: 87556076997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837335">
        <w:t>VOCOR AUTO j.d.o.o. za iznajmljivanje vozila, trgovinu i usluge, Zagreb, Ul. grada Vukovara 269f, MBS: 080983205, OIB: 87556076997</w:t>
      </w:r>
      <w:r w:rsidRPr="00542288">
        <w:t xml:space="preserve">, iznosi </w:t>
      </w:r>
      <w:r w:rsidR="00837335">
        <w:t>57.810,88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837335">
        <w:t>Ilija Imbrišić, OIB: 10237556664, Zagreb, Gornji Bukovac 21/a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37335">
        <w:t>1054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0923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St-1054/2017</izvorni_sadrzaj>
    <derivirana_varijabla naziv="DomainObject.Predmet.OznakaBroj_1">St-1054/2017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VOCOR AUTO j.d.o.o. za iznajmljivanje vozila, trgovinu i usluge</izvorni_sadrzaj>
    <derivirana_varijabla naziv="DomainObject.Predmet.ProtustrankaFormated_1">  VOCOR AUTO j.d.o.o. za iznajmljivanje vozila, trgovinu i usluge</derivirana_varijabla>
  </DomainObject.Predmet.ProtustrankaFormated>
  <DomainObject.Predmet.ProtustrankaFormatedOIB>
    <izvorni_sadrzaj>  VOCOR AUTO j.d.o.o. za iznajmljivanje vozila, trgovinu i usluge, OIB 87556076997</izvorni_sadrzaj>
    <derivirana_varijabla naziv="DomainObject.Predmet.ProtustrankaFormatedOIB_1">  VOCOR AUTO j.d.o.o. za iznajmljivanje vozila, trgovinu i usluge, OIB 87556076997</derivirana_varijabla>
  </DomainObject.Predmet.ProtustrankaFormatedOIB>
  <DomainObject.Predmet.ProtustrankaFormatedWithAdress>
    <izvorni_sadrzaj> VOCOR AUTO j.d.o.o. za iznajmljivanje vozila, trgovinu i usluge, Ulica grada Vukovara 269F, 10000 Zagreb</izvorni_sadrzaj>
    <derivirana_varijabla naziv="DomainObject.Predmet.ProtustrankaFormatedWithAdress_1"> VOCOR AUTO j.d.o.o. za iznajmljivanje vozila, trgovinu i usluge, Ulica grada Vukovara 269F, 10000 Zagreb</derivirana_varijabla>
  </DomainObject.Predmet.ProtustrankaFormatedWithAdress>
  <DomainObject.Predmet.ProtustrankaFormatedWithAdressOIB>
    <izvorni_sadrzaj> VOCOR AUTO j.d.o.o. za iznajmljivanje vozila, trgovinu i usluge, OIB 87556076997, Ulica grada Vukovara 269F, 10000 Zagreb</izvorni_sadrzaj>
    <derivirana_varijabla naziv="DomainObject.Predmet.ProtustrankaFormatedWithAdressOIB_1"> VOCOR AUTO j.d.o.o. za iznajmljivanje vozila, trgovinu i usluge, OIB 87556076997, Ulica grada Vukovara 269F, 10000 Zagreb</derivirana_varijabla>
  </DomainObject.Predmet.ProtustrankaFormatedWithAdressOIB>
  <DomainObject.Predmet.ProtustrankaWithAdress>
    <izvorni_sadrzaj>VOCOR AUTO j.d.o.o. za iznajmljivanje vozila, trgovinu i usluge Ulica grada Vukovara 269F, 10000 Zagreb</izvorni_sadrzaj>
    <derivirana_varijabla naziv="DomainObject.Predmet.ProtustrankaWithAdress_1">VOCOR AUTO j.d.o.o. za iznajmljivanje vozila, trgovinu i usluge Ulica grada Vukovara 269F, 10000 Zagreb</derivirana_varijabla>
  </DomainObject.Predmet.ProtustrankaWithAdress>
  <DomainObject.Predmet.ProtustrankaWithAdressOIB>
    <izvorni_sadrzaj>VOCOR AUTO j.d.o.o. za iznajmljivanje vozila, trgovinu i usluge, OIB 87556076997, Ulica grada Vukovara 269F, 10000 Zagreb</izvorni_sadrzaj>
    <derivirana_varijabla naziv="DomainObject.Predmet.ProtustrankaWithAdressOIB_1">VOCOR AUTO j.d.o.o. za iznajmljivanje vozila, trgovinu i usluge, OIB 87556076997, Ulica grada Vukovara 269F, 10000 Zagreb</derivirana_varijabla>
  </DomainObject.Predmet.ProtustrankaWithAdressOIB>
  <DomainObject.Predmet.ProtustrankaNazivFormated>
    <izvorni_sadrzaj>VOCOR AUTO j.d.o.o. za iznajmljivanje vozila, trgovinu i usluge</izvorni_sadrzaj>
    <derivirana_varijabla naziv="DomainObject.Predmet.ProtustrankaNazivFormated_1">VOCOR AUTO j.d.o.o. za iznajmljivanje vozila, trgovinu i usluge</derivirana_varijabla>
  </DomainObject.Predmet.ProtustrankaNazivFormated>
  <DomainObject.Predmet.ProtustrankaNazivFormatedOIB>
    <izvorni_sadrzaj>VOCOR AUTO j.d.o.o. za iznajmljivanje vozila, trgovinu i usluge, OIB 87556076997</izvorni_sadrzaj>
    <derivirana_varijabla naziv="DomainObject.Predmet.ProtustrankaNazivFormatedOIB_1">VOCOR AUTO j.d.o.o. za iznajmljivanje vozila, trgovinu i usluge, OIB 87556076997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VOCOR AUTO j.d.o.o. za iznajmljivanje vozila, trgovinu i usluge</item>
    </izvorni_sadrzaj>
    <derivirana_varijabla naziv="DomainObject.Predmet.ProtuStrankaListFormated_1">
      <item>VOCOR AUTO j.d.o.o. za iznajmljivanje vozila, trgovinu i usluge</item>
    </derivirana_varijabla>
  </DomainObject.Predmet.ProtuStrankaListFormated>
  <DomainObject.Predmet.ProtuStrankaListFormatedOIB>
    <izvorni_sadrzaj>
      <item>VOCOR AUTO j.d.o.o. za iznajmljivanje vozila, trgovinu i usluge, OIB 87556076997</item>
    </izvorni_sadrzaj>
    <derivirana_varijabla naziv="DomainObject.Predmet.ProtuStrankaListFormatedOIB_1">
      <item>VOCOR AUTO j.d.o.o. za iznajmljivanje vozila, trgovinu i usluge, OIB 87556076997</item>
    </derivirana_varijabla>
  </DomainObject.Predmet.ProtuStrankaListFormatedOIB>
  <DomainObject.Predmet.ProtuStrankaListFormatedWithAdress>
    <izvorni_sadrzaj>
      <item>VOCOR AUTO j.d.o.o. za iznajmljivanje vozila, trgovinu i usluge, Ulica grada Vukovara 269F, 10000 Zagreb</item>
    </izvorni_sadrzaj>
    <derivirana_varijabla naziv="DomainObject.Predmet.ProtuStrankaListFormatedWithAdress_1">
      <item>VOCOR AUTO j.d.o.o. za iznajmljivanje vozila, trgovinu i usluge, Ulica grada Vukovara 269F, 10000 Zagreb</item>
    </derivirana_varijabla>
  </DomainObject.Predmet.ProtuStrankaListFormatedWithAdress>
  <DomainObject.Predmet.ProtuStrankaListFormatedWithAdressOIB>
    <izvorni_sadrzaj>
      <item>VOCOR AUTO j.d.o.o. za iznajmljivanje vozila, trgovinu i usluge, OIB 87556076997, Ulica grada Vukovara 269F, 10000 Zagreb</item>
    </izvorni_sadrzaj>
    <derivirana_varijabla naziv="DomainObject.Predmet.ProtuStrankaListFormatedWithAdressOIB_1">
      <item>VOCOR AUTO j.d.o.o. za iznajmljivanje vozila, trgovinu i usluge, OIB 87556076997, Ulica grada Vukovara 269F, 10000 Zagreb</item>
    </derivirana_varijabla>
  </DomainObject.Predmet.ProtuStrankaListFormatedWithAdressOIB>
  <DomainObject.Predmet.ProtuStrankaListNazivFormated>
    <izvorni_sadrzaj>
      <item>VOCOR AUTO j.d.o.o. za iznajmljivanje vozila, trgovinu i usluge</item>
    </izvorni_sadrzaj>
    <derivirana_varijabla naziv="DomainObject.Predmet.ProtuStrankaListNazivFormated_1">
      <item>VOCOR AUTO j.d.o.o. za iznajmljivanje vozila, trgovinu i usluge</item>
    </derivirana_varijabla>
  </DomainObject.Predmet.ProtuStrankaListNazivFormated>
  <DomainObject.Predmet.ProtuStrankaListNazivFormatedOIB>
    <izvorni_sadrzaj>
      <item>VOCOR AUTO j.d.o.o. za iznajmljivanje vozila, trgovinu i usluge, OIB 87556076997</item>
    </izvorni_sadrzaj>
    <derivirana_varijabla naziv="DomainObject.Predmet.ProtuStrankaListNazivFormatedOIB_1">
      <item>VOCOR AUTO j.d.o.o. za iznajmljivanje vozila, trgovinu i usluge, OIB 87556076997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VOCOR AUTO j.d.o.o. za iznajmljivanje vozila, trgovinu i usluge</izvorni_sadrzaj>
    <derivirana_varijabla naziv="DomainObject.Predmet.ProtustrankaIDrugi_1">VOCOR AUTO j.d.o.o. za iznajmljivanje vozila,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VOCOR AUTO j.d.o.o. za iznajmljivanje vozila, trgovinu i usluge, OIB 87556076997, Ulica grada Vukovara 269F, 10000 Zagreb</izvorni_sadrzaj>
    <derivirana_varijabla naziv="DomainObject.Predmet.ProtustrankaIDrugiAdressOIB_1">VOCOR AUTO j.d.o.o. za iznajmljivanje vozila, trgovinu i usluge, OIB 87556076997,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VOCOR AUTO j.d.o.o. za iznajmljivanje vozila, trgovinu i usluge</item>
      <item>FINA Regionalni centar Zagreb</item>
    </izvorni_sadrzaj>
    <derivirana_varijabla naziv="DomainObject.Predmet.SudioniciListNaziv_1">
      <item>VOCOR AUTO j.d.o.o. za iznajmljivanje vozila, trgovinu i usluge</item>
      <item>FINA Regionalni centar Zagreb</item>
    </derivirana_varijabla>
  </DomainObject.Predmet.SudioniciListNaziv>
  <DomainObject.Predmet.SudioniciListAdressOIB>
    <izvorni_sadrzaj>
      <item>VOCOR AUTO j.d.o.o. za iznajmljivanje vozila, trgovinu i usluge, OIB 87556076997, Ulica grada Vukovara 269F,10000 Zagreb</item>
      <item>FINA Regionalni centar Zagreb, OIB 85821130368, Trg svibanjskih žrtava 1995. br. 1,10000 Zagreb</item>
    </izvorni_sadrzaj>
    <derivirana_varijabla naziv="DomainObject.Predmet.SudioniciListAdressOIB_1">
      <item>VOCOR AUTO j.d.o.o. za iznajmljivanje vozila, trgovinu i usluge, OIB 87556076997, Ulica grada Vukovara 269F,10000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87556076997</item>
    </izvorni_sadrzaj>
    <derivirana_varijabla naziv="DomainObject.Predmet.SudioniciListNazivOIB_1">
      <item>, OIB 85821130368</item>
      <item>, OIB 87556076997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891CB-8F40-4507-B283-80BD0ACBB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2028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2017-08-09T06:22:00Z</dcterms:created>
  <dc:creator>Korisnik</dc:creator>
  <cp:lastModifiedBy>Žana Bem</cp:lastModifiedBy>
  <cp:lastPrinted>2017-08-09T06:13:00Z</cp:lastPrinted>
  <dcterms:modified xmlns:xsi="http://www.w3.org/2001/XMLSchema-instance" xsi:type="dcterms:W3CDTF">2017-08-09T06:22:00Z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