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6747" w14:paraId="8c86747" w:rsidRDefault="00A020B5" w:rsidP="00A020B5" w:rsidR="00A020B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0B5" w:rsidP="00A020B5" w:rsidR="00A020B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020B5" w:rsidP="00A020B5" w:rsidR="00A020B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020B5" w:rsidP="00A020B5" w:rsidR="00A020B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020B5" w:rsidP="00A020B5" w:rsidR="00A020B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020B5" w:rsidP="00A020B5" w:rsidR="00A020B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020B5" w:rsidP="00A020B5" w:rsidR="00A020B5">
      <w:pPr>
        <w:jc w:val="center"/>
        <w:rPr>
          <w:rFonts w:cs="Times New Roman" w:eastAsia="Times New Roman"/>
          <w:szCs w:val="24"/>
        </w:rPr>
      </w:pPr>
    </w:p>
    <w:p w:rsidRDefault="00A020B5" w:rsidP="00A020B5" w:rsidR="00A020B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020B5" w:rsidP="00A020B5" w:rsidR="00A020B5">
      <w:pPr>
        <w:rPr>
          <w:rFonts w:cs="Times New Roman" w:eastAsia="Times New Roman"/>
          <w:szCs w:val="24"/>
        </w:rPr>
      </w:pPr>
    </w:p>
    <w:p w:rsidRDefault="00A020B5" w:rsidP="00A020B5" w:rsidR="00A020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M. N. PULA j. d. o. o.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 132, OIB </w:t>
      </w:r>
      <w:r w:rsidRPr="00A020B5">
        <w:rPr>
          <w:rFonts w:cs="Times New Roman" w:eastAsia="Times New Roman"/>
        </w:rPr>
        <w:t>58783785002</w:t>
      </w:r>
      <w:r>
        <w:rPr>
          <w:rFonts w:cs="Times New Roman" w:eastAsia="Times New Roman"/>
        </w:rPr>
        <w:t xml:space="preserve">, MBS </w:t>
      </w:r>
      <w:r w:rsidRPr="00A020B5">
        <w:rPr>
          <w:rFonts w:cs="Times New Roman" w:eastAsia="Times New Roman"/>
        </w:rPr>
        <w:t>130062963</w:t>
      </w:r>
      <w:r>
        <w:rPr>
          <w:rFonts w:cs="Times New Roman" w:eastAsia="Times New Roman"/>
          <w:szCs w:val="24"/>
        </w:rPr>
        <w:t xml:space="preserve">, </w:t>
      </w:r>
      <w:r w:rsidR="00D77410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8D29FA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8D29FA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</w:p>
    <w:p w:rsidRDefault="00A020B5" w:rsidP="00A020B5" w:rsidR="00A020B5">
      <w:pPr>
        <w:rPr>
          <w:rFonts w:cs="Times New Roman" w:eastAsia="Times New Roman"/>
          <w:szCs w:val="24"/>
        </w:rPr>
      </w:pPr>
    </w:p>
    <w:p w:rsidRDefault="00A020B5" w:rsidP="00A020B5" w:rsidR="00A020B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020B5" w:rsidP="00A020B5" w:rsidR="00A020B5">
      <w:pPr>
        <w:rPr>
          <w:rFonts w:cs="Times New Roman" w:eastAsia="Times New Roman"/>
          <w:szCs w:val="24"/>
        </w:rPr>
      </w:pPr>
    </w:p>
    <w:p w:rsidRDefault="00A020B5" w:rsidP="00A020B5" w:rsidR="00A020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M. N. PULA j. d. o. o.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 132, OIB </w:t>
      </w:r>
      <w:r w:rsidRPr="00A020B5">
        <w:rPr>
          <w:rFonts w:cs="Times New Roman" w:eastAsia="Times New Roman"/>
        </w:rPr>
        <w:t>58783785002</w:t>
      </w:r>
      <w:r>
        <w:rPr>
          <w:rFonts w:cs="Times New Roman" w:eastAsia="Times New Roman"/>
        </w:rPr>
        <w:t xml:space="preserve">, MBS </w:t>
      </w:r>
      <w:r w:rsidRPr="00A020B5">
        <w:rPr>
          <w:rFonts w:cs="Times New Roman" w:eastAsia="Times New Roman"/>
        </w:rPr>
        <w:t>130062963</w:t>
      </w:r>
      <w:r>
        <w:rPr>
          <w:rFonts w:cs="Times New Roman" w:eastAsia="Times New Roman"/>
          <w:szCs w:val="24"/>
        </w:rPr>
        <w:t>.</w:t>
      </w:r>
    </w:p>
    <w:p w:rsidRDefault="00A020B5" w:rsidP="00A020B5" w:rsidR="00A020B5">
      <w:pPr>
        <w:rPr>
          <w:rFonts w:cs="Times New Roman" w:eastAsia="Times New Roman"/>
          <w:szCs w:val="24"/>
        </w:rPr>
      </w:pPr>
    </w:p>
    <w:p w:rsidRDefault="00A020B5" w:rsidP="00A020B5" w:rsidR="00A020B5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8D29FA">
        <w:t xml:space="preserve">Mladen Novaković iz Pule, </w:t>
      </w:r>
      <w:proofErr w:type="spellStart"/>
      <w:r w:rsidR="008D29FA">
        <w:t>Štinjan</w:t>
      </w:r>
      <w:proofErr w:type="spellEnd"/>
      <w:r w:rsidR="008D29FA">
        <w:t xml:space="preserve">, </w:t>
      </w:r>
      <w:proofErr w:type="spellStart"/>
      <w:r w:rsidR="008D29FA">
        <w:t>Baližerka</w:t>
      </w:r>
      <w:proofErr w:type="spellEnd"/>
      <w:r w:rsidR="008D29FA"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A020B5" w:rsidP="00A020B5" w:rsidR="00A020B5">
      <w:pPr>
        <w:ind w:firstLine="708"/>
        <w:rPr>
          <w:rFonts w:cs="Times New Roman" w:eastAsia="Times New Roman"/>
          <w:szCs w:val="20"/>
        </w:rPr>
      </w:pPr>
    </w:p>
    <w:p w:rsidRDefault="00A020B5" w:rsidP="00A020B5" w:rsidR="00A020B5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M. N. PULA j. d. o. o.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 132, OIB </w:t>
      </w:r>
      <w:r w:rsidRPr="00A020B5">
        <w:rPr>
          <w:rFonts w:cs="Times New Roman" w:eastAsia="Times New Roman"/>
        </w:rPr>
        <w:t>58783785002</w:t>
      </w:r>
      <w:r>
        <w:rPr>
          <w:rFonts w:cs="Times New Roman" w:eastAsia="Times New Roman"/>
        </w:rPr>
        <w:t xml:space="preserve">, MBS </w:t>
      </w:r>
      <w:r w:rsidRPr="00A020B5">
        <w:rPr>
          <w:rFonts w:cs="Times New Roman" w:eastAsia="Times New Roman"/>
        </w:rPr>
        <w:t>130062963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3333-535-2017, i da obustavi daljnju pljenidbu do iznosa od 5.000,00 kn.</w:t>
      </w:r>
    </w:p>
    <w:p w:rsidRDefault="00A020B5" w:rsidP="00A020B5" w:rsidR="00A020B5">
      <w:pPr>
        <w:rPr>
          <w:rFonts w:cs="Times New Roman" w:eastAsia="Times New Roman"/>
          <w:szCs w:val="20"/>
        </w:rPr>
      </w:pPr>
    </w:p>
    <w:p w:rsidRDefault="00A020B5" w:rsidP="00A020B5" w:rsidR="00A020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M. N. PULA j. d. o. o.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 132, OIB </w:t>
      </w:r>
      <w:r w:rsidRPr="00A020B5">
        <w:rPr>
          <w:rFonts w:cs="Times New Roman" w:eastAsia="Times New Roman"/>
        </w:rPr>
        <w:t>58783785002</w:t>
      </w:r>
      <w:r>
        <w:rPr>
          <w:rFonts w:cs="Times New Roman" w:eastAsia="Times New Roman"/>
        </w:rPr>
        <w:t xml:space="preserve">, MBS </w:t>
      </w:r>
      <w:r w:rsidRPr="00A020B5">
        <w:rPr>
          <w:rFonts w:cs="Times New Roman" w:eastAsia="Times New Roman"/>
        </w:rPr>
        <w:t>130062963</w:t>
      </w:r>
      <w:r>
        <w:rPr>
          <w:rFonts w:cs="Times New Roman" w:eastAsia="Times New Roman"/>
          <w:szCs w:val="24"/>
        </w:rPr>
        <w:t>.</w:t>
      </w:r>
    </w:p>
    <w:p w:rsidRDefault="00A020B5" w:rsidP="00A020B5" w:rsidR="00A020B5">
      <w:pPr>
        <w:ind w:firstLine="709"/>
        <w:rPr>
          <w:rFonts w:cs="Times New Roman" w:eastAsia="Times New Roman"/>
          <w:szCs w:val="24"/>
        </w:rPr>
      </w:pPr>
    </w:p>
    <w:p w:rsidRDefault="00A020B5" w:rsidP="00A020B5" w:rsidR="00A020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M. N. PULA j. d. o. o.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 132, OIB </w:t>
      </w:r>
      <w:r w:rsidRPr="00A020B5">
        <w:rPr>
          <w:rFonts w:cs="Times New Roman" w:eastAsia="Times New Roman"/>
        </w:rPr>
        <w:t>58783785002</w:t>
      </w:r>
      <w:r>
        <w:rPr>
          <w:rFonts w:cs="Times New Roman" w:eastAsia="Times New Roman"/>
        </w:rPr>
        <w:t xml:space="preserve">, MBS </w:t>
      </w:r>
      <w:r w:rsidRPr="00A020B5">
        <w:rPr>
          <w:rFonts w:cs="Times New Roman" w:eastAsia="Times New Roman"/>
        </w:rPr>
        <w:t>130062963</w:t>
      </w:r>
      <w:r>
        <w:rPr>
          <w:rFonts w:cs="Times New Roman" w:eastAsia="Times New Roman"/>
          <w:szCs w:val="24"/>
        </w:rPr>
        <w:t>.</w:t>
      </w:r>
    </w:p>
    <w:p w:rsidRDefault="00A020B5" w:rsidP="00A020B5" w:rsidR="00A020B5">
      <w:pPr>
        <w:rPr>
          <w:rFonts w:cs="Times New Roman" w:eastAsia="Times New Roman"/>
          <w:szCs w:val="24"/>
        </w:rPr>
      </w:pPr>
    </w:p>
    <w:p w:rsidRDefault="00A020B5" w:rsidP="00A020B5" w:rsidR="00A020B5">
      <w:pPr>
        <w:rPr>
          <w:rFonts w:cs="Times New Roman" w:eastAsia="Times New Roman"/>
          <w:szCs w:val="24"/>
        </w:rPr>
      </w:pPr>
    </w:p>
    <w:p w:rsidRDefault="00A020B5" w:rsidP="00A020B5" w:rsidR="00A020B5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020B5" w:rsidP="00A020B5" w:rsidR="00A020B5">
      <w:pPr>
        <w:ind w:firstLine="708"/>
        <w:rPr>
          <w:rFonts w:cs="Times New Roman" w:eastAsia="Times New Roman"/>
          <w:szCs w:val="24"/>
        </w:rPr>
      </w:pPr>
    </w:p>
    <w:p w:rsidRDefault="00A020B5" w:rsidP="00A020B5" w:rsidR="00A020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26.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M. N. PULA j. d. o. o.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>.</w:t>
      </w:r>
    </w:p>
    <w:p w:rsidRDefault="00A020B5" w:rsidP="00A020B5" w:rsidR="00A020B5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22. rujna 2017. imao neizvršene osnove za plaćanje u neprekinutom razdoblju od 120 dana u ukupnom iznosu 16.403,34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11. listopada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St-535/2017-3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020B5" w:rsidP="00A020B5" w:rsidR="00A020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020B5" w:rsidP="00A020B5" w:rsidR="00A020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A020B5" w:rsidP="00A020B5" w:rsidR="00A020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A020B5" w:rsidP="00A020B5" w:rsidR="00A020B5">
      <w:pPr>
        <w:rPr>
          <w:rFonts w:cs="Times New Roman" w:eastAsia="Times New Roman"/>
          <w:szCs w:val="24"/>
        </w:rPr>
      </w:pPr>
    </w:p>
    <w:p w:rsidRDefault="00A020B5" w:rsidP="00A020B5" w:rsidR="00A020B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D77410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8D29FA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201</w:t>
      </w:r>
      <w:r w:rsidR="008D29FA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</w:p>
    <w:p w:rsidRDefault="00A020B5" w:rsidP="00A020B5" w:rsidR="00A020B5">
      <w:pPr>
        <w:rPr>
          <w:rFonts w:cs="Times New Roman" w:eastAsia="Times New Roman"/>
          <w:szCs w:val="24"/>
        </w:rPr>
      </w:pPr>
    </w:p>
    <w:p w:rsidRDefault="00A020B5" w:rsidP="00A020B5" w:rsidR="00A020B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A020B5" w:rsidP="00A020B5" w:rsidR="00A020B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AB4C47">
        <w:rPr>
          <w:rFonts w:cs="Times New Roman" w:eastAsia="Times New Roman"/>
          <w:szCs w:val="24"/>
        </w:rPr>
        <w:t xml:space="preserve">, v. r. </w:t>
      </w:r>
    </w:p>
    <w:p w:rsidRDefault="00A020B5" w:rsidP="00A020B5" w:rsidR="00A020B5" w:rsidRPr="005D578C">
      <w:pPr>
        <w:jc w:val="left"/>
        <w:rPr>
          <w:rFonts w:cs="Times New Roman" w:eastAsia="Times New Roman"/>
          <w:szCs w:val="24"/>
        </w:rPr>
      </w:pPr>
    </w:p>
    <w:p w:rsidRDefault="00A020B5" w:rsidP="00A020B5" w:rsidR="00A020B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020B5" w:rsidP="00A020B5" w:rsidR="00A020B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020B5" w:rsidP="00A020B5" w:rsidR="00A020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020B5" w:rsidP="00A020B5" w:rsidR="00A020B5">
      <w:pPr>
        <w:rPr>
          <w:rFonts w:cs="Times New Roman" w:eastAsia="Times New Roman"/>
          <w:szCs w:val="24"/>
        </w:rPr>
      </w:pPr>
    </w:p>
    <w:p w:rsidRDefault="00A020B5" w:rsidP="00A020B5" w:rsidR="00A020B5">
      <w:pPr>
        <w:rPr>
          <w:rFonts w:cs="Times New Roman" w:eastAsia="Times New Roman"/>
          <w:szCs w:val="24"/>
        </w:rPr>
      </w:pPr>
    </w:p>
    <w:p w:rsidRDefault="00A020B5" w:rsidP="00A020B5" w:rsidR="00A020B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A020B5" w:rsidP="00A020B5" w:rsidR="00A020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020B5" w:rsidP="00A020B5" w:rsidR="00A020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M. N. PULA j. d. o. o.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Vintijan</w:t>
      </w:r>
      <w:proofErr w:type="spellEnd"/>
      <w:r>
        <w:rPr>
          <w:rFonts w:cs="Times New Roman" w:eastAsia="Times New Roman"/>
        </w:rPr>
        <w:t xml:space="preserve"> 132, </w:t>
      </w:r>
    </w:p>
    <w:p w:rsidRDefault="00A020B5" w:rsidP="00A020B5" w:rsidR="00A020B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A020B5" w:rsidP="00A020B5" w:rsidR="00A020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A020B5" w:rsidP="00A020B5" w:rsidR="00A020B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8D29FA">
        <w:t xml:space="preserve">Mladen Novaković iz Pule, </w:t>
      </w:r>
      <w:proofErr w:type="spellStart"/>
      <w:r w:rsidR="008D29FA">
        <w:t>Štinjan</w:t>
      </w:r>
      <w:proofErr w:type="spellEnd"/>
      <w:r w:rsidR="008D29FA">
        <w:t xml:space="preserve">, </w:t>
      </w:r>
      <w:proofErr w:type="spellStart"/>
      <w:r w:rsidR="008D29FA">
        <w:t>Baližerka</w:t>
      </w:r>
      <w:proofErr w:type="spellEnd"/>
      <w:r w:rsidR="008D29FA">
        <w:t xml:space="preserve"> 44, </w:t>
      </w:r>
    </w:p>
    <w:p w:rsidRDefault="00A020B5" w:rsidP="00A020B5" w:rsidR="00A020B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020B5" w:rsidP="00A020B5" w:rsidR="00A020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020B5" w:rsidP="00A020B5" w:rsidR="00A020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020B5" w:rsidP="00A020B5" w:rsidR="00A020B5"/>
    <w:p w:rsidRDefault="00A020B5" w:rsidP="00A020B5" w:rsidR="00A020B5"/>
    <w:p w:rsidRDefault="00A020B5" w:rsidP="00A020B5" w:rsidR="00A020B5"/>
    <w:p w:rsidRDefault="00AB4C47" w:rsidR="00893E47"/>
    <w:sectPr w:rsidSect="000501B4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0B5" w:rsidP="00A020B5" w:rsidR="00A020B5">
      <w:r>
        <w:separator/>
      </w:r>
    </w:p>
  </w:endnote>
  <w:endnote w:id="0" w:type="continuationSeparator">
    <w:p w:rsidRDefault="00A020B5" w:rsidP="00A020B5" w:rsidR="00A02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0B5" w:rsidP="00A020B5" w:rsidR="00A020B5">
      <w:r>
        <w:separator/>
      </w:r>
    </w:p>
  </w:footnote>
  <w:footnote w:id="0" w:type="continuationSeparator">
    <w:p w:rsidRDefault="00A020B5" w:rsidP="00A020B5" w:rsidR="00A020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0B5" w:rsidP="00A020B5" w:rsidR="00A020B5">
    <w:pPr>
      <w:pStyle w:val="Zaglavlje"/>
    </w:pPr>
    <w:r>
      <w:tab/>
      <w:t>2</w:t>
    </w:r>
    <w:r>
      <w:tab/>
      <w:t>3 St-535/2017-4</w:t>
    </w:r>
  </w:p>
  <w:p w:rsidRDefault="00AB4C47" w:rsidR="000501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0B5" w:rsidP="000501B4" w:rsidR="000501B4">
    <w:pPr>
      <w:pStyle w:val="Zaglavlje"/>
    </w:pPr>
    <w:r>
      <w:tab/>
    </w:r>
    <w:r>
      <w:tab/>
      <w:t>3 St-535/2017-4</w:t>
    </w:r>
  </w:p>
  <w:p w:rsidRDefault="00AB4C47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88E"/>
    <w:rsid w:val="0047136B"/>
    <w:rsid w:val="00561B59"/>
    <w:rsid w:val="006F388E"/>
    <w:rsid w:val="008D29FA"/>
    <w:rsid w:val="00A020B5"/>
    <w:rsid w:val="00AB4C47"/>
    <w:rsid w:val="00D7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0B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20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20B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0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0B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20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20B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C4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4C4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4C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4C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0B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20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20B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0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0B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20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20B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C4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4C4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4C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4C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M.N. PULA j.d.o.o. VINTIJAN</izvorni_sadrzaj>
    <derivirana_varijabla naziv="DomainObject.Predmet.ProtustrankaFormated_1">  M.N. PULA j.d.o.o. VINTIJAN</derivirana_varijabla>
  </DomainObject.Predmet.ProtustrankaFormated>
  <DomainObject.Predmet.ProtustrankaFormatedOIB>
    <izvorni_sadrzaj>  M.N. PULA j.d.o.o. VINTIJAN, OIB 58783785002</izvorni_sadrzaj>
    <derivirana_varijabla naziv="DomainObject.Predmet.ProtustrankaFormatedOIB_1">  M.N. PULA j.d.o.o. VINTIJAN, OIB 58783785002</derivirana_varijabla>
  </DomainObject.Predmet.ProtustrankaFormatedOIB>
  <DomainObject.Predmet.ProtustrankaFormatedWithAdress>
    <izvorni_sadrzaj> M.N. PULA j.d.o.o. VINTIJAN, Vintijan 132, 52100 Vintijan</izvorni_sadrzaj>
    <derivirana_varijabla naziv="DomainObject.Predmet.ProtustrankaFormatedWithAdress_1"> M.N. PULA j.d.o.o. VINTIJAN, Vintijan 132, 52100 Vintijan</derivirana_varijabla>
  </DomainObject.Predmet.ProtustrankaFormatedWithAdress>
  <DomainObject.Predmet.ProtustrankaFormatedWithAdressOIB>
    <izvorni_sadrzaj> M.N. PULA j.d.o.o. VINTIJAN, OIB 58783785002, Vintijan 132, 52100 Vintijan</izvorni_sadrzaj>
    <derivirana_varijabla naziv="DomainObject.Predmet.ProtustrankaFormatedWithAdressOIB_1"> M.N. PULA j.d.o.o. VINTIJAN, OIB 58783785002, Vintijan 132, 52100 Vintijan</derivirana_varijabla>
  </DomainObject.Predmet.ProtustrankaFormatedWithAdressOIB>
  <DomainObject.Predmet.ProtustrankaWithAdress>
    <izvorni_sadrzaj>M.N. PULA j.d.o.o. VINTIJAN Vintijan 132, 52100 Vintijan</izvorni_sadrzaj>
    <derivirana_varijabla naziv="DomainObject.Predmet.ProtustrankaWithAdress_1">M.N. PULA j.d.o.o. VINTIJAN Vintijan 132, 52100 Vintijan</derivirana_varijabla>
  </DomainObject.Predmet.ProtustrankaWithAdress>
  <DomainObject.Predmet.ProtustrankaWithAdressOIB>
    <izvorni_sadrzaj>M.N. PULA j.d.o.o. VINTIJAN, OIB 58783785002, Vintijan 132, 52100 Vintijan</izvorni_sadrzaj>
    <derivirana_varijabla naziv="DomainObject.Predmet.ProtustrankaWithAdressOIB_1">M.N. PULA j.d.o.o. VINTIJAN, OIB 58783785002, Vintijan 132, 52100 Vintijan</derivirana_varijabla>
  </DomainObject.Predmet.ProtustrankaWithAdressOIB>
  <DomainObject.Predmet.ProtustrankaNazivFormated>
    <izvorni_sadrzaj>M.N. PULA j.d.o.o. VINTIJAN</izvorni_sadrzaj>
    <derivirana_varijabla naziv="DomainObject.Predmet.ProtustrankaNazivFormated_1">M.N. PULA j.d.o.o. VINTIJAN</derivirana_varijabla>
  </DomainObject.Predmet.ProtustrankaNazivFormated>
  <DomainObject.Predmet.ProtustrankaNazivFormatedOIB>
    <izvorni_sadrzaj>M.N. PULA j.d.o.o. VINTIJAN, OIB 58783785002</izvorni_sadrzaj>
    <derivirana_varijabla naziv="DomainObject.Predmet.ProtustrankaNazivFormatedOIB_1">M.N. PULA j.d.o.o. VINTIJAN, OIB 58783785002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16403.34</izvorni_sadrzaj>
    <derivirana_varijabla naziv="DomainObject.Predmet.TrenutnaVrijednost_1">16403.34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M.N. PULA j.d.o.o. VINTIJAN</item>
    </izvorni_sadrzaj>
    <derivirana_varijabla naziv="DomainObject.Predmet.ProtuStrankaListFormated_1">
      <item>M.N. PULA j.d.o.o. VINTIJAN</item>
    </derivirana_varijabla>
  </DomainObject.Predmet.ProtuStrankaListFormated>
  <DomainObject.Predmet.ProtuStrankaListFormatedOIB>
    <izvorni_sadrzaj>
      <item>M.N. PULA j.d.o.o. VINTIJAN, OIB 58783785002</item>
    </izvorni_sadrzaj>
    <derivirana_varijabla naziv="DomainObject.Predmet.ProtuStrankaListFormatedOIB_1">
      <item>M.N. PULA j.d.o.o. VINTIJAN, OIB 58783785002</item>
    </derivirana_varijabla>
  </DomainObject.Predmet.ProtuStrankaListFormatedOIB>
  <DomainObject.Predmet.ProtuStrankaListFormatedWithAdress>
    <izvorni_sadrzaj>
      <item>M.N. PULA j.d.o.o. VINTIJAN, Vintijan 132, 52100 Vintijan</item>
    </izvorni_sadrzaj>
    <derivirana_varijabla naziv="DomainObject.Predmet.ProtuStrankaListFormatedWithAdress_1">
      <item>M.N. PULA j.d.o.o. VINTIJAN, Vintijan 132, 52100 Vintijan</item>
    </derivirana_varijabla>
  </DomainObject.Predmet.ProtuStrankaListFormatedWithAdress>
  <DomainObject.Predmet.ProtuStrankaListFormatedWithAdressOIB>
    <izvorni_sadrzaj>
      <item>M.N. PULA j.d.o.o. VINTIJAN, OIB 58783785002, Vintijan 132, 52100 Vintijan</item>
    </izvorni_sadrzaj>
    <derivirana_varijabla naziv="DomainObject.Predmet.ProtuStrankaListFormatedWithAdressOIB_1">
      <item>M.N. PULA j.d.o.o. VINTIJAN, OIB 58783785002, Vintijan 132, 52100 Vintijan</item>
    </derivirana_varijabla>
  </DomainObject.Predmet.ProtuStrankaListFormatedWithAdressOIB>
  <DomainObject.Predmet.ProtuStrankaListNazivFormated>
    <izvorni_sadrzaj>
      <item>M.N. PULA j.d.o.o. VINTIJAN</item>
    </izvorni_sadrzaj>
    <derivirana_varijabla naziv="DomainObject.Predmet.ProtuStrankaListNazivFormated_1">
      <item>M.N. PULA j.d.o.o. VINTIJAN</item>
    </derivirana_varijabla>
  </DomainObject.Predmet.ProtuStrankaListNazivFormated>
  <DomainObject.Predmet.ProtuStrankaListNazivFormatedOIB>
    <izvorni_sadrzaj>
      <item>M.N. PULA j.d.o.o. VINTIJAN, OIB 58783785002</item>
    </izvorni_sadrzaj>
    <derivirana_varijabla naziv="DomainObject.Predmet.ProtuStrankaListNazivFormatedOIB_1">
      <item>M.N. PULA j.d.o.o. VINTIJAN, OIB 58783785002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M.N. PULA j.d.o.o. VINTIJAN</izvorni_sadrzaj>
    <derivirana_varijabla naziv="DomainObject.Predmet.ProtustrankaIDrugi_1">M.N. PULA j.d.o.o. VINTIJAN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M.N. PULA j.d.o.o. VINTIJAN, OIB 58783785002, Vintijan 132, 52100 Vintijan</izvorni_sadrzaj>
    <derivirana_varijabla naziv="DomainObject.Predmet.ProtustrankaIDrugiAdressOIB_1">M.N. PULA j.d.o.o. VINTIJAN, OIB 58783785002, Vintijan 132, 52100 Vintijan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M.N. PULA j.d.o.o. VINTIJAN</item>
    </izvorni_sadrzaj>
    <derivirana_varijabla naziv="DomainObject.Predmet.SudioniciListNaziv_1">
      <item>FINANCIJSKA AGENCIJA, RC RIJEKA, PODRUŽNICA PULA, PULA</item>
      <item>M.N. PULA j.d.o.o. VINTIJAN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M.N. PULA j.d.o.o. VINTIJAN, OIB 58783785002, Vintijan 132,52100 Vintijan</item>
    </izvorni_sadrzaj>
    <derivirana_varijabla naziv="DomainObject.Predmet.SudioniciListAdressOIB_1">
      <item>FINANCIJSKA AGENCIJA, RC RIJEKA, PODRUŽNICA PULA, PULA, OIB 85821130368, F. Kurelca 8,51000 Rijeka</item>
      <item>M.N. PULA j.d.o.o. VINTIJAN, OIB 58783785002, Vintijan 132,52100 Vintijan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58783785002</item>
    </izvorni_sadrzaj>
    <derivirana_varijabla naziv="DomainObject.Predmet.SudioniciListNazivOIB_1">
      <item>, OIB 85821130368</item>
      <item>, OIB 58783785002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806</properties:Words>
  <properties:Characters>4136</properties:Characters>
  <properties:Lines>95</properties:Lines>
  <properties:Paragraphs>33</properties:Paragraphs>
  <properties:TotalTime>6</properties:TotalTime>
  <properties:ScaleCrop>false</properties:ScaleCrop>
  <properties:LinksUpToDate>false</properties:LinksUpToDate>
  <properties:CharactersWithSpaces>4961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2017-12-15T13:40:00Z</dcterms:created>
  <dc:creator>Morena Brajuha</dc:creator>
  <dc:description/>
  <cp:keywords/>
  <cp:lastModifiedBy>Morena Brajuha</cp:lastModifiedBy>
  <cp:lastPrinted>2018-01-08T07:31:00Z</cp:lastPrinted>
  <dcterms:modified xmlns:xsi="http://www.w3.org/2001/XMLSchema-instance" xsi:type="dcterms:W3CDTF">2018-01-08T07:31:00Z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