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ca4d" w14:paraId="ba8ca4d" w:rsidRDefault="00AC0933" w:rsidP="00AC0933" w:rsidR="00AC0933" w:rsidRPr="00AC0933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AC0933">
        <w:rPr>
          <w:rFonts w:hAnsi="Times New Roman" w:ascii="Times New Roman"/>
          <w:lang w:val="hr-HR"/>
        </w:rPr>
        <w:t xml:space="preserve">                    </w:t>
      </w:r>
      <w:r w:rsidR="0092060B">
        <w:rPr>
          <w:rFonts w:hAnsi="Times New Roman" w:ascii="Times New Roman"/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933">
        <w:rPr>
          <w:rFonts w:hAnsi="Times New Roman" w:ascii="Times New Roman"/>
          <w:bCs/>
          <w:lang w:val="hr-HR"/>
        </w:rPr>
        <w:tab/>
      </w:r>
      <w:r w:rsidRPr="00AC0933">
        <w:rPr>
          <w:rFonts w:hAnsi="Times New Roman" w:ascii="Times New Roman"/>
          <w:bCs/>
          <w:lang w:val="hr-HR"/>
        </w:rPr>
        <w:tab/>
        <w:t xml:space="preserve">                             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REPUBLIKA HRVATSKA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TRGOVAČKI SUD U VARAŽDINU</w:t>
      </w:r>
    </w:p>
    <w:p w:rsidRDefault="00AC0933" w:rsidP="00AC0933" w:rsidR="00AC0933" w:rsidRPr="00AC0933">
      <w:pPr>
        <w:jc w:val="both"/>
        <w:rPr>
          <w:rFonts w:hAnsi="Times New Roman" w:ascii="Times New Roman"/>
          <w:bCs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           B. Radić 2</w:t>
      </w:r>
      <w:r w:rsidRPr="00AC0933">
        <w:rPr>
          <w:rFonts w:hAnsi="Times New Roman" w:ascii="Times New Roman"/>
          <w:bCs/>
          <w:lang w:val="hr-HR"/>
        </w:rPr>
        <w:t xml:space="preserve">                   </w:t>
      </w:r>
    </w:p>
    <w:p w:rsidRDefault="00AC0933" w:rsidP="00AC0933" w:rsidR="00AC0933">
      <w:pPr>
        <w:rPr>
          <w:rFonts w:hAnsi="Times New Roman" w:ascii="Times New Roman"/>
          <w:lang w:val="hr-HR"/>
        </w:rPr>
      </w:pPr>
    </w:p>
    <w:p w:rsidRDefault="00273035" w:rsidP="00AC0933" w:rsidR="00273035" w:rsidRPr="00AC0933">
      <w:pPr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CC6D98" w:rsidP="00AC0933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035" w:rsidR="00273035" w:rsidRPr="004D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0933" w:rsidP="00AC0933" w:rsidR="00AC0933" w:rsidRPr="004D53B3">
      <w:pPr>
        <w:ind w:firstLine="708"/>
        <w:jc w:val="both"/>
        <w:rPr>
          <w:rFonts w:hAnsi="Times New Roman" w:ascii="Times New Roman"/>
          <w:lang w:val="hr-HR"/>
        </w:rPr>
      </w:pPr>
      <w:r w:rsidRPr="004D53B3">
        <w:rPr>
          <w:rFonts w:hAnsi="Times New Roman" w:ascii="Times New Roman"/>
          <w:lang w:val="hr-HR"/>
        </w:rPr>
        <w:t xml:space="preserve">TRGOVAČKI SUD U VARAŽDINU, po sucu toga suda Kseniji Flack-Makitan, kao stečajnom sucu u stečajnom predmetu </w:t>
      </w:r>
      <w:r w:rsidR="005F61C1" w:rsidRPr="004D53B3">
        <w:rPr>
          <w:rFonts w:hAnsi="Times New Roman" w:ascii="Times New Roman"/>
          <w:lang w:val="hr-HR"/>
        </w:rPr>
        <w:t xml:space="preserve">koji se vodi nad stečajnim </w:t>
      </w:r>
      <w:r w:rsidRPr="004D53B3">
        <w:rPr>
          <w:rFonts w:hAnsi="Times New Roman" w:ascii="Times New Roman"/>
          <w:lang w:val="hr-HR"/>
        </w:rPr>
        <w:t>dužnikom</w:t>
      </w:r>
      <w:r w:rsidR="00BA382B">
        <w:rPr>
          <w:rFonts w:hAnsi="Times New Roman" w:ascii="Times New Roman"/>
        </w:rPr>
        <w:t xml:space="preserve"> </w:t>
      </w:r>
      <w:r w:rsidR="00BA382B" w:rsidRPr="00305808">
        <w:rPr>
          <w:rFonts w:hAnsi="Times New Roman" w:ascii="Times New Roman"/>
        </w:rPr>
        <w:t>STANOING-NEKRETNINE d.o.o.</w:t>
      </w:r>
      <w:r w:rsidR="00BA382B">
        <w:rPr>
          <w:rFonts w:hAnsi="Times New Roman" w:ascii="Times New Roman"/>
        </w:rPr>
        <w:t xml:space="preserve"> u stečaju</w:t>
      </w:r>
      <w:r w:rsidR="00BA382B" w:rsidRPr="00305808">
        <w:rPr>
          <w:rFonts w:hAnsi="Times New Roman" w:ascii="Times New Roman"/>
        </w:rPr>
        <w:t>, Varaždin, Juraja Habdelića 4, OIB: 10673598754</w:t>
      </w:r>
      <w:r w:rsidRPr="004D53B3">
        <w:rPr>
          <w:rFonts w:hAnsi="Times New Roman" w:ascii="Times New Roman"/>
          <w:lang w:val="hr-HR"/>
        </w:rPr>
        <w:t>, 16. svibnja 2016.</w:t>
      </w:r>
    </w:p>
    <w:p w:rsidRDefault="00AC0933" w:rsidR="00AC093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AC0933" w:rsidR="00AC0933">
      <w:pPr>
        <w:rPr>
          <w:rFonts w:hAnsi="Times New Roman" w:ascii="Times New Roman"/>
          <w:szCs w:val="24"/>
          <w:lang w:val="hr-HR"/>
        </w:rPr>
      </w:pPr>
    </w:p>
    <w:p w:rsidRDefault="00273035" w:rsidP="00AC0933" w:rsidR="00273035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>
      <w:pPr>
        <w:rPr>
          <w:rFonts w:hAnsi="Times New Roman" w:ascii="Times New Roman"/>
          <w:szCs w:val="24"/>
          <w:lang w:val="hr-HR"/>
        </w:rPr>
      </w:pPr>
    </w:p>
    <w:p w:rsidRDefault="00273035" w:rsidP="00EC6696" w:rsidR="00273035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BA382B" w:rsidR="0092661F" w:rsidRPr="004D53B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</w:t>
      </w:r>
      <w:r w:rsidRPr="004D53B3">
        <w:rPr>
          <w:rFonts w:hAnsi="Times New Roman" w:ascii="Times New Roman"/>
          <w:szCs w:val="24"/>
          <w:lang w:val="hr-HR"/>
        </w:rPr>
        <w:t>stečajnom postupku koji se vodi nad stečajnim dužnikom</w:t>
      </w:r>
      <w:r w:rsidR="00BA382B">
        <w:rPr>
          <w:rFonts w:hAnsi="Times New Roman" w:ascii="Times New Roman"/>
          <w:szCs w:val="24"/>
          <w:lang w:val="hr-HR"/>
        </w:rPr>
        <w:t xml:space="preserve"> </w:t>
      </w:r>
      <w:r w:rsidR="00BA382B" w:rsidRPr="00BA382B">
        <w:rPr>
          <w:rFonts w:hAnsi="Times New Roman" w:ascii="Times New Roman"/>
          <w:szCs w:val="24"/>
          <w:lang w:val="hr-HR"/>
        </w:rPr>
        <w:t>STANOING-NEKRETNINE d.o.o. u ste</w:t>
      </w:r>
      <w:r w:rsidR="00BA382B" w:rsidRPr="00BA382B">
        <w:rPr>
          <w:rFonts w:hAnsi="Times New Roman" w:ascii="Times New Roman" w:hint="eastAsia"/>
          <w:szCs w:val="24"/>
          <w:lang w:val="hr-HR"/>
        </w:rPr>
        <w:t>č</w:t>
      </w:r>
      <w:r w:rsidR="00BA382B" w:rsidRPr="00BA382B">
        <w:rPr>
          <w:rFonts w:hAnsi="Times New Roman" w:ascii="Times New Roman"/>
          <w:szCs w:val="24"/>
          <w:lang w:val="hr-HR"/>
        </w:rPr>
        <w:t>aju, Varaždin, Juraja Habdeli</w:t>
      </w:r>
      <w:r w:rsidR="00BA382B" w:rsidRPr="00BA382B">
        <w:rPr>
          <w:rFonts w:hAnsi="Times New Roman" w:ascii="Times New Roman" w:hint="eastAsia"/>
          <w:szCs w:val="24"/>
          <w:lang w:val="hr-HR"/>
        </w:rPr>
        <w:t>ć</w:t>
      </w:r>
      <w:r w:rsidR="00BA382B" w:rsidRPr="00BA382B">
        <w:rPr>
          <w:rFonts w:hAnsi="Times New Roman" w:ascii="Times New Roman"/>
          <w:szCs w:val="24"/>
          <w:lang w:val="hr-HR"/>
        </w:rPr>
        <w:t>a 4, OIB: 10673598754</w:t>
      </w:r>
      <w:r w:rsidR="00CC6D98" w:rsidRPr="004D53B3">
        <w:rPr>
          <w:rFonts w:hAnsi="Times New Roman" w:ascii="Times New Roman"/>
          <w:lang w:val="hr-HR"/>
        </w:rPr>
        <w:t>,</w:t>
      </w:r>
      <w:r w:rsidRPr="004D53B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AC0933" w:rsidRPr="004D53B3">
        <w:rPr>
          <w:rFonts w:hAnsi="Times New Roman" w:ascii="Times New Roman"/>
          <w:szCs w:val="24"/>
          <w:lang w:val="hr-HR"/>
        </w:rPr>
        <w:t xml:space="preserve"> </w:t>
      </w:r>
      <w:r w:rsidR="00AC0933" w:rsidRPr="004D53B3">
        <w:rPr>
          <w:rFonts w:hAnsi="Times New Roman" w:ascii="Times New Roman"/>
        </w:rPr>
        <w:t>Janko Kralj, Janka Jurkovića 36, Varaždin, OIB: 20669310366</w:t>
      </w:r>
      <w:r w:rsidR="00CC6D98" w:rsidRPr="004D53B3">
        <w:rPr>
          <w:rFonts w:hAnsi="Times New Roman" w:ascii="Times New Roman"/>
          <w:lang w:val="hr-HR"/>
        </w:rPr>
        <w:t xml:space="preserve">, </w:t>
      </w:r>
      <w:r w:rsidRPr="004D53B3">
        <w:rPr>
          <w:rFonts w:hAnsi="Times New Roman" w:ascii="Times New Roman"/>
          <w:szCs w:val="24"/>
          <w:lang w:val="hr-HR"/>
        </w:rPr>
        <w:t>te se za stečajnog upravitelja imenuje</w:t>
      </w:r>
      <w:r w:rsidR="00273035">
        <w:rPr>
          <w:rFonts w:hAnsi="Times New Roman" w:ascii="Times New Roman"/>
          <w:szCs w:val="24"/>
          <w:lang w:val="hr-HR"/>
        </w:rPr>
        <w:t xml:space="preserve"> Miroslav Borš, Zagreb, Plemićeva 2, OIB: 69665623244</w:t>
      </w:r>
      <w:r w:rsidR="0092661F" w:rsidRPr="004D53B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4D53B3" w:rsidRPr="004D53B3">
        <w:rPr>
          <w:rFonts w:hAnsi="Times New Roman" w:ascii="Times New Roman"/>
        </w:rPr>
        <w:t xml:space="preserve"> Janku Kralj, Janka Jurkovića 36, Varaždin, OIB: 20669310366</w:t>
      </w:r>
      <w:r w:rsidRPr="004D53B3">
        <w:rPr>
          <w:rFonts w:hAnsi="Times New Roman" w:ascii="Times New Roman"/>
          <w:szCs w:val="24"/>
          <w:lang w:val="hr-HR"/>
        </w:rPr>
        <w:t xml:space="preserve">, da </w:t>
      </w:r>
      <w:r w:rsidR="00AC0933" w:rsidRPr="004D53B3">
        <w:rPr>
          <w:rFonts w:hAnsi="Times New Roman" w:ascii="Times New Roman"/>
          <w:szCs w:val="24"/>
          <w:lang w:val="hr-HR"/>
        </w:rPr>
        <w:t xml:space="preserve">bez odgode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273035">
        <w:rPr>
          <w:rFonts w:hAnsi="Times New Roman" w:ascii="Times New Roman"/>
          <w:szCs w:val="24"/>
          <w:lang w:val="hr-HR"/>
        </w:rPr>
        <w:t xml:space="preserve"> Miroslavu Borš, Zagreb, Plemićeva 2, OIB: 69665623244</w:t>
      </w:r>
      <w:r w:rsidRPr="004D53B3">
        <w:rPr>
          <w:rFonts w:hAnsi="Times New Roman" w:ascii="Times New Roman"/>
          <w:szCs w:val="24"/>
          <w:lang w:val="hr-HR"/>
        </w:rPr>
        <w:t xml:space="preserve">, poslovnu dokumentaciju stečajnog dužnika, zatim da mu preda u posjed sve nekretnine i pokretnine stečajnog dužnika, te da mu također dostavi pregled svih sudskih postupaka parničnih i ovršnih, koje stečajni dužnik vodi, kao i da ga izvijesti o stanju računa stečajnog dužnika i da podnese pismeno </w:t>
      </w:r>
      <w:r w:rsidR="00565B2D" w:rsidRPr="004D53B3">
        <w:rPr>
          <w:rFonts w:hAnsi="Times New Roman" w:ascii="Times New Roman"/>
          <w:szCs w:val="24"/>
          <w:lang w:val="hr-HR"/>
        </w:rPr>
        <w:t>izvješće o stanju stečajne mase te svim dosad poduzetim radnjama u ovom stečajnom postupku.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5F61C1" w:rsidP="005F61C1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sudskom registru ovoga suda da izvrši upis promjene stečajnog upravitelja  navedene u točci I. izreke ovog rješenja.</w:t>
      </w:r>
    </w:p>
    <w:p w:rsidRDefault="00AC0933" w:rsidP="00AC0933" w:rsidR="00AC0933">
      <w:pPr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BA382B" w:rsidP="00EC6696" w:rsidR="00BA382B">
      <w:pPr>
        <w:jc w:val="both"/>
        <w:rPr>
          <w:rFonts w:hAnsi="Times New Roman" w:ascii="Times New Roman"/>
          <w:szCs w:val="24"/>
          <w:lang w:val="hr-HR"/>
        </w:rPr>
      </w:pPr>
    </w:p>
    <w:p w:rsidRDefault="00273035" w:rsidP="00EC6696" w:rsidR="00273035">
      <w:pPr>
        <w:jc w:val="both"/>
        <w:rPr>
          <w:rFonts w:hAnsi="Times New Roman" w:ascii="Times New Roman"/>
          <w:szCs w:val="24"/>
          <w:lang w:val="hr-HR"/>
        </w:rPr>
      </w:pPr>
    </w:p>
    <w:p w:rsidRDefault="00273035" w:rsidP="00EC6696" w:rsidR="00273035">
      <w:pPr>
        <w:jc w:val="both"/>
        <w:rPr>
          <w:rFonts w:hAnsi="Times New Roman" w:ascii="Times New Roman"/>
          <w:szCs w:val="24"/>
          <w:lang w:val="hr-HR"/>
        </w:rPr>
      </w:pPr>
    </w:p>
    <w:p w:rsidRDefault="00273035" w:rsidP="00EC6696" w:rsidR="00273035">
      <w:pPr>
        <w:jc w:val="both"/>
        <w:rPr>
          <w:rFonts w:hAnsi="Times New Roman" w:ascii="Times New Roman"/>
          <w:szCs w:val="24"/>
          <w:lang w:val="hr-HR"/>
        </w:rPr>
      </w:pPr>
    </w:p>
    <w:p w:rsidRDefault="00273035" w:rsidP="00EC6696" w:rsidR="00273035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CC6D98" w:rsidP="00EC6696" w:rsidR="00CC6D98">
      <w:pPr>
        <w:jc w:val="center"/>
        <w:rPr>
          <w:rFonts w:hAnsi="Times New Roman" w:ascii="Times New Roman"/>
          <w:szCs w:val="24"/>
          <w:lang w:val="hr-HR"/>
        </w:rPr>
      </w:pPr>
    </w:p>
    <w:p w:rsidRDefault="00273035" w:rsidP="00EC6696" w:rsidR="00273035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CC6D98" w:rsidR="00AC0933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7F0CAE" w:rsid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 stečajnog dužnika</w:t>
      </w:r>
      <w:r w:rsidR="00AC0933">
        <w:rPr>
          <w:rFonts w:hAnsi="Times New Roman" w:ascii="Times New Roman"/>
          <w:szCs w:val="24"/>
          <w:lang w:val="hr-HR"/>
        </w:rPr>
        <w:t xml:space="preserve"> Janko Kralj, </w:t>
      </w:r>
      <w:r w:rsidR="00AC0933" w:rsidRPr="00AC0933">
        <w:rPr>
          <w:rFonts w:hAnsi="Times New Roman" w:ascii="Times New Roman"/>
          <w:szCs w:val="24"/>
          <w:lang w:val="hr-HR"/>
        </w:rPr>
        <w:t>Janka Jurkovi</w:t>
      </w:r>
      <w:r w:rsidR="00AC0933" w:rsidRPr="00AC0933">
        <w:rPr>
          <w:rFonts w:hAnsi="Times New Roman" w:ascii="Times New Roman" w:hint="eastAsia"/>
          <w:szCs w:val="24"/>
          <w:lang w:val="hr-HR"/>
        </w:rPr>
        <w:t>ć</w:t>
      </w:r>
      <w:r w:rsidR="00AC0933" w:rsidRPr="00AC0933">
        <w:rPr>
          <w:rFonts w:hAnsi="Times New Roman" w:ascii="Times New Roman"/>
          <w:szCs w:val="24"/>
          <w:lang w:val="hr-HR"/>
        </w:rPr>
        <w:t xml:space="preserve">a 36, Varaždin, </w:t>
      </w:r>
      <w:r w:rsidRPr="00AC0933">
        <w:rPr>
          <w:rFonts w:hAnsi="Times New Roman" w:ascii="Times New Roman"/>
          <w:szCs w:val="24"/>
          <w:lang w:val="hr-HR"/>
        </w:rPr>
        <w:t>pod</w:t>
      </w:r>
      <w:r w:rsidR="00CC6D98" w:rsidRPr="00AC0933">
        <w:rPr>
          <w:rFonts w:hAnsi="Times New Roman" w:ascii="Times New Roman"/>
          <w:szCs w:val="24"/>
          <w:lang w:val="hr-HR"/>
        </w:rPr>
        <w:t>nio</w:t>
      </w:r>
      <w:r w:rsidRPr="00AC0933">
        <w:rPr>
          <w:rFonts w:hAnsi="Times New Roman" w:ascii="Times New Roman"/>
          <w:szCs w:val="24"/>
          <w:lang w:val="hr-HR"/>
        </w:rPr>
        <w:t xml:space="preserve"> je ovome sudu </w:t>
      </w:r>
      <w:r w:rsidR="00CC6D98" w:rsidRPr="00AC0933">
        <w:rPr>
          <w:rFonts w:hAnsi="Times New Roman" w:ascii="Times New Roman"/>
          <w:szCs w:val="24"/>
          <w:lang w:val="hr-HR"/>
        </w:rPr>
        <w:t>os</w:t>
      </w:r>
      <w:r w:rsidR="00AC0933">
        <w:rPr>
          <w:rFonts w:hAnsi="Times New Roman" w:ascii="Times New Roman"/>
          <w:szCs w:val="24"/>
          <w:lang w:val="hr-HR"/>
        </w:rPr>
        <w:t>tavku u ovom stečajnom predmetu zbog zdravstvenih razloga, kako je to navedeno u službenoj bilješci od 12. svibnja 2016., broj St-</w:t>
      </w:r>
      <w:r w:rsidR="00BA382B">
        <w:rPr>
          <w:rFonts w:hAnsi="Times New Roman" w:ascii="Times New Roman"/>
          <w:szCs w:val="24"/>
          <w:lang w:val="hr-HR"/>
        </w:rPr>
        <w:t>272/15-20</w:t>
      </w:r>
      <w:r w:rsidR="00273035">
        <w:rPr>
          <w:rFonts w:hAnsi="Times New Roman" w:ascii="Times New Roman"/>
          <w:szCs w:val="24"/>
          <w:lang w:val="hr-HR"/>
        </w:rPr>
        <w:t xml:space="preserve">, radi čega je </w:t>
      </w:r>
      <w:r w:rsidR="007F0CAE">
        <w:rPr>
          <w:rFonts w:hAnsi="Times New Roman" w:ascii="Times New Roman"/>
          <w:szCs w:val="24"/>
          <w:lang w:val="hr-HR"/>
        </w:rPr>
        <w:t>sud</w:t>
      </w:r>
      <w:r w:rsidR="00273035">
        <w:rPr>
          <w:rFonts w:hAnsi="Times New Roman" w:ascii="Times New Roman"/>
          <w:szCs w:val="24"/>
          <w:lang w:val="hr-HR"/>
        </w:rPr>
        <w:t xml:space="preserve"> primjenom čl. </w:t>
      </w:r>
      <w:r w:rsidR="005F61C1">
        <w:rPr>
          <w:rFonts w:hAnsi="Times New Roman" w:ascii="Times New Roman"/>
          <w:szCs w:val="24"/>
          <w:lang w:val="hr-HR"/>
        </w:rPr>
        <w:t xml:space="preserve">91. st. 5. </w:t>
      </w:r>
      <w:r w:rsidR="005F61C1" w:rsidRPr="005F61C1">
        <w:rPr>
          <w:rFonts w:hAnsi="Times New Roman" w:ascii="Times New Roman"/>
          <w:szCs w:val="24"/>
          <w:lang w:val="hr-HR"/>
        </w:rPr>
        <w:t>Ste</w:t>
      </w:r>
      <w:r w:rsidR="005F61C1" w:rsidRPr="005F61C1">
        <w:rPr>
          <w:rFonts w:hAnsi="Times New Roman" w:ascii="Times New Roman" w:hint="eastAsia"/>
          <w:szCs w:val="24"/>
          <w:lang w:val="hr-HR"/>
        </w:rPr>
        <w:t>č</w:t>
      </w:r>
      <w:r w:rsidR="005F61C1" w:rsidRPr="005F61C1">
        <w:rPr>
          <w:rFonts w:hAnsi="Times New Roman" w:ascii="Times New Roman"/>
          <w:szCs w:val="24"/>
          <w:lang w:val="hr-HR"/>
        </w:rPr>
        <w:t>ajnog zakona (Narod</w:t>
      </w:r>
      <w:r w:rsidR="005F61C1">
        <w:rPr>
          <w:rFonts w:hAnsi="Times New Roman" w:ascii="Times New Roman"/>
          <w:szCs w:val="24"/>
          <w:lang w:val="hr-HR"/>
        </w:rPr>
        <w:t xml:space="preserve">ne novine broj 71/15, dalje SZ) i odgovarajućom primjenom čl. 84. st. 2. SZ </w:t>
      </w:r>
      <w:r w:rsidR="007F0CAE">
        <w:rPr>
          <w:rFonts w:hAnsi="Times New Roman" w:ascii="Times New Roman"/>
          <w:szCs w:val="24"/>
          <w:lang w:val="hr-HR"/>
        </w:rPr>
        <w:t>ponovnom automatskom dodjelom izabrao novog stečajnog upravitelja.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AC0933">
        <w:rPr>
          <w:rFonts w:hAnsi="Times New Roman" w:ascii="Times New Roman"/>
          <w:szCs w:val="24"/>
          <w:lang w:val="hr-HR"/>
        </w:rPr>
        <w:t>16. svibnja 2016.</w:t>
      </w:r>
      <w:r w:rsidRPr="00AC0933">
        <w:rPr>
          <w:rFonts w:hAnsi="Times New Roman" w:ascii="Times New Roman"/>
          <w:szCs w:val="24"/>
          <w:lang w:val="hr-HR"/>
        </w:rPr>
        <w:t xml:space="preserve"> godine.</w:t>
      </w:r>
    </w:p>
    <w:p w:rsidRDefault="00AE7407" w:rsidP="00EC6696" w:rsidR="00AE7407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SUDAC</w:t>
      </w: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Ksenija Flack-Makitan, v.r.</w:t>
      </w: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65C2E" w:rsidP="00265C2E" w:rsidR="00265C2E" w:rsidRPr="00AC0933">
      <w:pPr>
        <w:rPr>
          <w:rFonts w:hAnsi="Times New Roman" w:ascii="Times New Roman"/>
          <w:lang w:val="hr-HR"/>
        </w:rPr>
      </w:pPr>
    </w:p>
    <w:p w:rsidRDefault="00CC6D98" w:rsidR="00CC6D98" w:rsidRPr="00AC0933">
      <w:pPr>
        <w:ind w:firstLine="6480"/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F5B14" w:rsidP="007F5B14" w:rsidR="007F5B14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Protiv ovog rješenja </w:t>
      </w:r>
      <w:r w:rsidR="00AC0933">
        <w:rPr>
          <w:rFonts w:hAnsi="Times New Roman" w:ascii="Times New Roman"/>
          <w:szCs w:val="24"/>
          <w:lang w:val="hr-HR"/>
        </w:rPr>
        <w:t>stečajni upravitelj može uložiti žalbu</w:t>
      </w:r>
      <w:r w:rsidRPr="00AC0933">
        <w:rPr>
          <w:rFonts w:hAnsi="Times New Roman" w:ascii="Times New Roman"/>
          <w:szCs w:val="24"/>
          <w:lang w:val="hr-HR"/>
        </w:rPr>
        <w:t xml:space="preserve"> u roku 8 dana od dana primitka istog u 4 primjerka. Žalba se podnosi putem ovog suda, s time da o žalbi odlučuje Visoki trgovački sud Republike Hrvatske u Zagrebu.</w:t>
      </w:r>
    </w:p>
    <w:p w:rsidRDefault="00565B2D" w:rsidR="00565B2D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AE7407" w:rsidP="00AE7407" w:rsidR="00AE7407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Pred</w:t>
      </w:r>
      <w:r>
        <w:rPr>
          <w:rFonts w:hAnsi="Times New Roman" w:ascii="Times New Roman"/>
          <w:lang w:val="hr-HR"/>
        </w:rPr>
        <w:t xml:space="preserve">lagatelj, Financijska agencija, </w:t>
      </w:r>
      <w:r w:rsidRPr="005F61C1">
        <w:rPr>
          <w:rFonts w:hAnsi="Times New Roman" w:ascii="Times New Roman"/>
          <w:lang w:val="hr-HR"/>
        </w:rPr>
        <w:t>Regionalni centar Zagreb, Podružnica Varaždin, A. Cesarca 2,</w:t>
      </w:r>
    </w:p>
    <w:p w:rsidRDefault="005F61C1" w:rsidP="005F61C1" w:rsid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Stečajni upravitelj, Janko Kralj, Janka Jurkovića 36, Varaždin,</w:t>
      </w:r>
    </w:p>
    <w:p w:rsidRDefault="005F61C1" w:rsidP="005F61C1" w:rsidR="00BA382B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BA382B">
        <w:rPr>
          <w:rFonts w:hAnsi="Times New Roman" w:ascii="Times New Roman"/>
          <w:lang w:val="hr-HR"/>
        </w:rPr>
        <w:t xml:space="preserve">Stečajni upravitelj, </w:t>
      </w:r>
      <w:r w:rsidR="00273035">
        <w:rPr>
          <w:rFonts w:hAnsi="Times New Roman" w:ascii="Times New Roman"/>
          <w:szCs w:val="24"/>
          <w:lang w:val="hr-HR"/>
        </w:rPr>
        <w:t>Miroslav Borš, Zagreb, Plemićeva 2,</w:t>
      </w:r>
    </w:p>
    <w:p w:rsidRDefault="005F61C1" w:rsidP="005F61C1" w:rsidR="005F61C1" w:rsidRPr="00BA382B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BA382B">
        <w:rPr>
          <w:rFonts w:hAnsi="Times New Roman" w:ascii="Times New Roman"/>
          <w:lang w:val="hr-HR"/>
        </w:rPr>
        <w:t>Ministarstvo financija, Porezna uprava, Područni ured Sjeverna Hrvatska, Varaždin, Graberje 1,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Županijsko državno odvjetništvo u Varaždinu, Građansko-upravni odjel, Braće Radić 2,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Sudski registar, radi zabilježbe,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E-oglasna ploča suda,</w:t>
      </w: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CC6D98" w:rsidR="005F61C1" w:rsidRPr="005F61C1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4B7" w:rsidR="00BA14B7">
      <w:r>
        <w:separator/>
      </w:r>
    </w:p>
  </w:endnote>
  <w:endnote w:id="0" w:type="continuationSeparator">
    <w:p w:rsidRDefault="00BA14B7" w:rsidR="00BA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4B7" w:rsidR="00BA14B7">
      <w:r>
        <w:separator/>
      </w:r>
    </w:p>
  </w:footnote>
  <w:footnote w:id="0" w:type="continuationSeparator">
    <w:p w:rsidRDefault="00BA14B7" w:rsidR="00BA1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B174BF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BA382B">
      <w:rPr>
        <w:rFonts w:hAnsi="Times New Roman" w:ascii="Times New Roman"/>
        <w:szCs w:val="24"/>
        <w:lang w:val="hr-HR"/>
      </w:rPr>
      <w:t>272/15-21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CC6D98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</w:t>
    </w:r>
    <w:r w:rsidR="0092661F" w:rsidRPr="00CC6D98">
      <w:rPr>
        <w:rFonts w:hAnsi="Times New Roman" w:ascii="Times New Roman"/>
        <w:szCs w:val="24"/>
        <w:lang w:val="hr-HR"/>
      </w:rPr>
      <w:t>: 5 St-</w:t>
    </w:r>
    <w:r w:rsidR="00BA382B">
      <w:rPr>
        <w:rFonts w:hAnsi="Times New Roman" w:ascii="Times New Roman"/>
        <w:szCs w:val="24"/>
        <w:lang w:val="hr-HR"/>
      </w:rPr>
      <w:t>272/15-21</w:t>
    </w: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2152D8"/>
    <w:rsid w:val="00265C2E"/>
    <w:rsid w:val="00273035"/>
    <w:rsid w:val="004B6A01"/>
    <w:rsid w:val="004D53B3"/>
    <w:rsid w:val="004F3A2E"/>
    <w:rsid w:val="00565B2D"/>
    <w:rsid w:val="005F61C1"/>
    <w:rsid w:val="0069268F"/>
    <w:rsid w:val="007255CB"/>
    <w:rsid w:val="007A59B1"/>
    <w:rsid w:val="007F0CAE"/>
    <w:rsid w:val="007F5B14"/>
    <w:rsid w:val="008554E4"/>
    <w:rsid w:val="0092060B"/>
    <w:rsid w:val="0092661F"/>
    <w:rsid w:val="00AA40C5"/>
    <w:rsid w:val="00AB6C32"/>
    <w:rsid w:val="00AC0933"/>
    <w:rsid w:val="00AE7407"/>
    <w:rsid w:val="00B174BF"/>
    <w:rsid w:val="00BA14B7"/>
    <w:rsid w:val="00BA382B"/>
    <w:rsid w:val="00C31EA0"/>
    <w:rsid w:val="00C512F1"/>
    <w:rsid w:val="00CC6D98"/>
    <w:rsid w:val="00D1680A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7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4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7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4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418</properties:Words>
  <properties:Characters>2335</properties:Characters>
  <properties:Lines>91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2016-05-16T13:02:00Z</cp:lastPrinted>
  <dcterms:modified xmlns:xsi="http://www.w3.org/2001/XMLSchema-instance" xsi:type="dcterms:W3CDTF">2016-05-16T13:04:00Z</dcterms:modified>
  <cp:revision>11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