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a639" w14:paraId="578a639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</w:t>
      </w:r>
      <w:r w:rsidR="00BA1FBD">
        <w:t>2. listopada 2018</w:t>
      </w:r>
      <w:r>
        <w:t>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4578CA">
        <w:rPr>
          <w:b/>
        </w:rPr>
        <w:t>3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1731A6" w:rsidP="001731A6" w:rsidR="000E7250">
      <w:pPr>
        <w:ind w:left="360"/>
        <w:jc w:val="both"/>
      </w:pPr>
      <w:r>
        <w:t xml:space="preserve">1. </w:t>
      </w:r>
      <w:r w:rsidR="000E7250">
        <w:t xml:space="preserve">nekretnine upisane u z.k.ul. 3046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253/5 neplodno zemljište  sa </w:t>
      </w:r>
      <w:smartTag w:element="metricconverter" w:uri="urn:schemas-microsoft-com:office:smarttags">
        <w:smartTagPr>
          <w:attr w:val="58 m2" w:name="ProductID"/>
        </w:smartTagPr>
        <w:r w:rsidR="000E7250">
          <w:t>58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 253/6 put  sa </w:t>
      </w:r>
      <w:smartTag w:element="metricconverter" w:uri="urn:schemas-microsoft-com:office:smarttags">
        <w:smartTagPr>
          <w:attr w:val="1037 m2" w:name="ProductID"/>
        </w:smartTagPr>
        <w:r w:rsidR="000E7250">
          <w:t>1037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253/7 put </w:t>
      </w:r>
      <w:proofErr w:type="spellStart"/>
      <w:r w:rsidR="000E7250">
        <w:t>Kneginec</w:t>
      </w:r>
      <w:proofErr w:type="spellEnd"/>
      <w:r w:rsidR="000E7250">
        <w:t xml:space="preserve"> G. sa  </w:t>
      </w:r>
      <w:smartTag w:element="metricconverter" w:uri="urn:schemas-microsoft-com:office:smarttags">
        <w:smartTagPr>
          <w:attr w:val="3 m2" w:name="ProductID"/>
        </w:smartTagPr>
        <w:r w:rsidR="000E7250">
          <w:t>3 m2</w:t>
        </w:r>
      </w:smartTag>
      <w:r w:rsidR="000E7250">
        <w:t xml:space="preserve">,  </w:t>
      </w:r>
      <w:proofErr w:type="spellStart"/>
      <w:r w:rsidR="000E7250">
        <w:t>čkbr</w:t>
      </w:r>
      <w:proofErr w:type="spellEnd"/>
      <w:r w:rsidR="000E7250">
        <w:t xml:space="preserve">. 1101/29 ind. pruga sa  </w:t>
      </w:r>
      <w:smartTag w:element="metricconverter" w:uri="urn:schemas-microsoft-com:office:smarttags">
        <w:smartTagPr>
          <w:attr w:val="865 m2" w:name="ProductID"/>
        </w:smartTagPr>
        <w:r w:rsidR="000E7250">
          <w:t>865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1101/30 ind. pruga sa </w:t>
      </w:r>
      <w:smartTag w:element="metricconverter" w:uri="urn:schemas-microsoft-com:office:smarttags">
        <w:smartTagPr>
          <w:attr w:val="3454 m2" w:name="ProductID"/>
        </w:smartTagPr>
        <w:r w:rsidR="000E7250">
          <w:t>3454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1101/73 dvorište u </w:t>
      </w:r>
      <w:proofErr w:type="spellStart"/>
      <w:r w:rsidR="000E7250">
        <w:t>Knegincu</w:t>
      </w:r>
      <w:proofErr w:type="spellEnd"/>
      <w:r w:rsidR="000E7250">
        <w:t xml:space="preserve"> Gornjem  sa </w:t>
      </w:r>
      <w:smartTag w:element="metricconverter" w:uri="urn:schemas-microsoft-com:office:smarttags">
        <w:smartTagPr>
          <w:attr w:val="1215 m2" w:name="ProductID"/>
        </w:smartTagPr>
        <w:r w:rsidR="000E7250">
          <w:t>1215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2214FF">
        <w:t>567.974,80</w:t>
      </w:r>
      <w:r w:rsidR="000E7250">
        <w:t xml:space="preserve"> kn</w:t>
      </w:r>
    </w:p>
    <w:p w:rsidRDefault="002214FF" w:rsidP="001731A6" w:rsidR="002214FF">
      <w:pPr>
        <w:ind w:left="360"/>
        <w:jc w:val="both"/>
      </w:pPr>
    </w:p>
    <w:p w:rsidRDefault="002214FF" w:rsidP="001731A6" w:rsidR="002214FF">
      <w:pPr>
        <w:ind w:left="360"/>
        <w:jc w:val="both"/>
      </w:pPr>
      <w:r>
        <w:t xml:space="preserve">2. nekretnina upisana u z.k.ul. 3597  k.o. </w:t>
      </w:r>
      <w:proofErr w:type="spellStart"/>
      <w:r>
        <w:t>Kneginec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334/13 put </w:t>
      </w:r>
      <w:proofErr w:type="spellStart"/>
      <w:r>
        <w:t>Cvilenka</w:t>
      </w:r>
      <w:proofErr w:type="spellEnd"/>
      <w:r>
        <w:t xml:space="preserve"> sa  </w:t>
      </w:r>
      <w:smartTag w:element="metricconverter" w:uri="urn:schemas-microsoft-com:office:smarttags">
        <w:smartTagPr>
          <w:attr w:val="834 m2" w:name="ProductID"/>
        </w:smartTagPr>
        <w:r>
          <w:t>834 m2</w:t>
        </w:r>
      </w:smartTag>
      <w:r>
        <w:t>, po početnoj cijeni u iznosu od 71.425,00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</w:pPr>
      <w:r>
        <w:t>3</w:t>
      </w:r>
      <w:r w:rsidR="001731A6">
        <w:t xml:space="preserve">. </w:t>
      </w:r>
      <w:r w:rsidR="000E7250">
        <w:t xml:space="preserve">nekretnine upisane u z.k.ul. 3177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301/1 oranica Ante Starčevića  sa </w:t>
      </w:r>
      <w:smartTag w:element="metricconverter" w:uri="urn:schemas-microsoft-com:office:smarttags">
        <w:smartTagPr>
          <w:attr w:val="508 m2" w:name="ProductID"/>
        </w:smartTagPr>
        <w:r w:rsidR="000E7250">
          <w:t>508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301/2 oranica sa 1177 </w:t>
      </w:r>
      <w:proofErr w:type="spellStart"/>
      <w:r w:rsidR="000E7250">
        <w:t>čhv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 301/3 oranica u </w:t>
      </w:r>
      <w:proofErr w:type="spellStart"/>
      <w:r w:rsidR="000E7250">
        <w:t>Polevčici</w:t>
      </w:r>
      <w:proofErr w:type="spellEnd"/>
      <w:r w:rsidR="000E7250">
        <w:t xml:space="preserve">  sa </w:t>
      </w:r>
      <w:smartTag w:element="metricconverter" w:uri="urn:schemas-microsoft-com:office:smarttags">
        <w:smartTagPr>
          <w:attr w:val="2115 m2" w:name="ProductID"/>
        </w:smartTagPr>
        <w:r w:rsidR="000E7250">
          <w:t>2115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301/4 oranica u </w:t>
      </w:r>
      <w:proofErr w:type="spellStart"/>
      <w:r w:rsidR="000E7250">
        <w:t>Polevčici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2118 m2" w:name="ProductID"/>
        </w:smartTagPr>
        <w:r w:rsidR="000E7250">
          <w:t>2118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301/5 oranica sa </w:t>
      </w:r>
      <w:smartTag w:element="metricconverter" w:uri="urn:schemas-microsoft-com:office:smarttags">
        <w:smartTagPr>
          <w:attr w:val="470 m2" w:name="ProductID"/>
        </w:smartTagPr>
        <w:r w:rsidR="000E7250">
          <w:t>470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302/4 oranica Ante Starčevića sa </w:t>
      </w:r>
      <w:smartTag w:element="metricconverter" w:uri="urn:schemas-microsoft-com:office:smarttags">
        <w:smartTagPr>
          <w:attr w:val="298 m2" w:name="ProductID"/>
        </w:smartTagPr>
        <w:r w:rsidR="000E7250">
          <w:t>298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302/23 put Ante Starčevića sa </w:t>
      </w:r>
      <w:smartTag w:element="metricconverter" w:uri="urn:schemas-microsoft-com:office:smarttags">
        <w:smartTagPr>
          <w:attr w:val="263 m2" w:name="ProductID"/>
        </w:smartTagPr>
        <w:r w:rsidR="000E7250">
          <w:t>263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>, po početnoj cijeni u iznosu od 1.</w:t>
      </w:r>
      <w:r w:rsidR="00A65191">
        <w:t>463.285,25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</w:pPr>
      <w:r>
        <w:t>4</w:t>
      </w:r>
      <w:r w:rsidR="001731A6">
        <w:t xml:space="preserve">. </w:t>
      </w:r>
      <w:r w:rsidR="000E7250">
        <w:t xml:space="preserve">nekretnine upisane u z.k.ul. 3416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620/10 </w:t>
      </w:r>
      <w:proofErr w:type="spellStart"/>
      <w:r w:rsidR="000E7250">
        <w:t>Polevničica</w:t>
      </w:r>
      <w:proofErr w:type="spellEnd"/>
      <w:r w:rsidR="000E7250">
        <w:t xml:space="preserve"> oranica sa </w:t>
      </w:r>
      <w:smartTag w:element="metricconverter" w:uri="urn:schemas-microsoft-com:office:smarttags">
        <w:smartTagPr>
          <w:attr w:val="464 m2" w:name="ProductID"/>
        </w:smartTagPr>
        <w:r w:rsidR="000E7250">
          <w:t>464 m2</w:t>
        </w:r>
      </w:smartTag>
      <w:r w:rsidR="000E7250">
        <w:t xml:space="preserve">, livada sa </w:t>
      </w:r>
      <w:smartTag w:element="metricconverter" w:uri="urn:schemas-microsoft-com:office:smarttags">
        <w:smartTagPr>
          <w:attr w:val="525 m2" w:name="ProductID"/>
        </w:smartTagPr>
        <w:r w:rsidR="000E7250">
          <w:t>525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621/1.A oranica </w:t>
      </w:r>
      <w:proofErr w:type="spellStart"/>
      <w:r w:rsidR="000E7250">
        <w:t>Polevnica</w:t>
      </w:r>
      <w:proofErr w:type="spellEnd"/>
      <w:r w:rsidR="000E7250">
        <w:t xml:space="preserve"> u </w:t>
      </w:r>
      <w:proofErr w:type="spellStart"/>
      <w:r w:rsidR="000E7250">
        <w:t>Blančici</w:t>
      </w:r>
      <w:proofErr w:type="spellEnd"/>
      <w:r w:rsidR="000E7250">
        <w:t xml:space="preserve"> sa 50 </w:t>
      </w:r>
      <w:proofErr w:type="spellStart"/>
      <w:r w:rsidR="000E7250">
        <w:t>čhv</w:t>
      </w:r>
      <w:proofErr w:type="spellEnd"/>
      <w:r w:rsidR="000E7250">
        <w:t xml:space="preserve"> i </w:t>
      </w:r>
      <w:proofErr w:type="spellStart"/>
      <w:r w:rsidR="000E7250">
        <w:t>čkbr</w:t>
      </w:r>
      <w:proofErr w:type="spellEnd"/>
      <w:r w:rsidR="000E7250">
        <w:t xml:space="preserve">. 621/1-B oranica </w:t>
      </w:r>
      <w:proofErr w:type="spellStart"/>
      <w:r w:rsidR="000E7250">
        <w:t>Polevnica</w:t>
      </w:r>
      <w:proofErr w:type="spellEnd"/>
      <w:r w:rsidR="000E7250">
        <w:t xml:space="preserve"> u </w:t>
      </w:r>
      <w:proofErr w:type="spellStart"/>
      <w:r w:rsidR="000E7250">
        <w:t>Blančici</w:t>
      </w:r>
      <w:proofErr w:type="spellEnd"/>
      <w:r w:rsidR="000E7250">
        <w:t xml:space="preserve"> sa 48 </w:t>
      </w:r>
      <w:proofErr w:type="spellStart"/>
      <w:r w:rsidR="000E7250">
        <w:t>čhv</w:t>
      </w:r>
      <w:proofErr w:type="spellEnd"/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4E47B2">
        <w:t>1</w:t>
      </w:r>
      <w:r w:rsidR="00A65191">
        <w:t>7.666,10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  <w:rPr>
          <w:sz w:val="22"/>
          <w:szCs w:val="22"/>
        </w:rPr>
      </w:pPr>
      <w:r>
        <w:t>5</w:t>
      </w:r>
      <w:r w:rsidR="001731A6">
        <w:t xml:space="preserve">. </w:t>
      </w:r>
      <w:r w:rsidR="000E7250">
        <w:t xml:space="preserve">nekretnine upisane u z.k.ul. 3417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281/2 oranica </w:t>
      </w:r>
      <w:proofErr w:type="spellStart"/>
      <w:r w:rsidR="000E7250">
        <w:t>Vuklešica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1096 m2" w:name="ProductID"/>
        </w:smartTagPr>
        <w:r w:rsidR="000E7250">
          <w:t>1096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292/1 oranica Mala njiva u </w:t>
      </w:r>
      <w:proofErr w:type="spellStart"/>
      <w:r w:rsidR="000E7250">
        <w:t>Polevčici</w:t>
      </w:r>
      <w:proofErr w:type="spellEnd"/>
      <w:r w:rsidR="000E7250">
        <w:t xml:space="preserve"> sa 370 </w:t>
      </w:r>
      <w:proofErr w:type="spellStart"/>
      <w:r w:rsidR="000E7250">
        <w:t>čhv</w:t>
      </w:r>
      <w:proofErr w:type="spellEnd"/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4E47B2">
        <w:t>6</w:t>
      </w:r>
      <w:r w:rsidR="00A65191">
        <w:t>1.223,85</w:t>
      </w:r>
      <w:r w:rsidR="000E7250">
        <w:rPr>
          <w:sz w:val="22"/>
          <w:szCs w:val="22"/>
        </w:rPr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</w:pPr>
      <w:r>
        <w:t>6</w:t>
      </w:r>
      <w:r w:rsidR="001731A6">
        <w:t xml:space="preserve">. </w:t>
      </w:r>
      <w:r w:rsidR="000E7250">
        <w:t xml:space="preserve">nekretnina upisana u z.k.ul. 1107 k.o. Vratno, </w:t>
      </w:r>
      <w:proofErr w:type="spellStart"/>
      <w:r w:rsidR="000E7250">
        <w:t>čkbr</w:t>
      </w:r>
      <w:proofErr w:type="spellEnd"/>
      <w:r w:rsidR="000E7250">
        <w:t xml:space="preserve">. 2114/6  oranica </w:t>
      </w:r>
      <w:proofErr w:type="spellStart"/>
      <w:r w:rsidR="000E7250">
        <w:t>Hrašćica</w:t>
      </w:r>
      <w:proofErr w:type="spellEnd"/>
      <w:r w:rsidR="000E7250">
        <w:t xml:space="preserve"> u </w:t>
      </w:r>
      <w:proofErr w:type="spellStart"/>
      <w:r w:rsidR="000E7250">
        <w:t>Topolinah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2896 m2" w:name="ProductID"/>
        </w:smartTagPr>
        <w:r w:rsidR="000E7250">
          <w:t>2896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A65191">
        <w:t>286.855,00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</w:pPr>
      <w:r>
        <w:t>7</w:t>
      </w:r>
      <w:r w:rsidR="001731A6">
        <w:t xml:space="preserve">. </w:t>
      </w:r>
      <w:r w:rsidR="000E7250">
        <w:t xml:space="preserve">nekretnina upisana u z.k.ul. 1431 k.o. Vratno, </w:t>
      </w:r>
      <w:proofErr w:type="spellStart"/>
      <w:r w:rsidR="000E7250">
        <w:t>čkbr</w:t>
      </w:r>
      <w:proofErr w:type="spellEnd"/>
      <w:r w:rsidR="000E7250">
        <w:t xml:space="preserve">. 2182 bara </w:t>
      </w:r>
      <w:proofErr w:type="spellStart"/>
      <w:r w:rsidR="000E7250">
        <w:t>Peski</w:t>
      </w:r>
      <w:proofErr w:type="spellEnd"/>
      <w:r w:rsidR="000E7250">
        <w:t xml:space="preserve">  sa </w:t>
      </w:r>
      <w:smartTag w:element="metricconverter" w:uri="urn:schemas-microsoft-com:office:smarttags">
        <w:smartTagPr>
          <w:attr w:val="2579 m2" w:name="ProductID"/>
        </w:smartTagPr>
        <w:r w:rsidR="000E7250">
          <w:t>2579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4E47B2">
        <w:t>3</w:t>
      </w:r>
      <w:r w:rsidR="00A65191">
        <w:t>0.423,60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</w:pPr>
      <w:r>
        <w:t>8</w:t>
      </w:r>
      <w:r w:rsidR="001731A6">
        <w:t xml:space="preserve">. </w:t>
      </w:r>
      <w:r w:rsidR="000E7250">
        <w:t xml:space="preserve">nekretnina upisana u z.k.ul. 1577 k.o. Vratno, </w:t>
      </w:r>
      <w:proofErr w:type="spellStart"/>
      <w:r w:rsidR="000E7250">
        <w:t>čkbr</w:t>
      </w:r>
      <w:proofErr w:type="spellEnd"/>
      <w:r w:rsidR="000E7250">
        <w:t xml:space="preserve">. 2114/5 oranica u </w:t>
      </w:r>
      <w:proofErr w:type="spellStart"/>
      <w:r w:rsidR="000E7250">
        <w:t>Topolinah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2956 m2" w:name="ProductID"/>
        </w:smartTagPr>
        <w:r w:rsidR="000E7250">
          <w:t>2956 m2</w:t>
        </w:r>
      </w:smartTag>
      <w:r w:rsidR="000E7250">
        <w:t xml:space="preserve">, suvlasništvo ½, po početnoj cijeni u iznosu od </w:t>
      </w:r>
      <w:r w:rsidR="004E47B2">
        <w:t>1</w:t>
      </w:r>
      <w:r w:rsidR="00A65191">
        <w:t>46.401,40</w:t>
      </w:r>
      <w:r w:rsidR="000E7250">
        <w:t xml:space="preserve"> kn.</w:t>
      </w: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A65191">
        <w:t>trećoj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t xml:space="preserve">Pisanu ponudu imaju pravo podnijeti sve domaće pravne i fizičke osobe, pod uvjetima određenim zakonom i ovim oglasom, uz uvjet </w:t>
      </w:r>
      <w:r w:rsidR="002C1D00">
        <w:t>da su prethodno</w:t>
      </w:r>
      <w:r w:rsidR="00D47E51">
        <w:t xml:space="preserve">, </w:t>
      </w:r>
      <w:r w:rsidR="00D47E51" w:rsidRPr="004E47B2">
        <w:rPr>
          <w:b/>
        </w:rPr>
        <w:t>a najkasnije</w:t>
      </w:r>
      <w:r w:rsidR="00D47E51">
        <w:t xml:space="preserve"> </w:t>
      </w:r>
      <w:r w:rsidR="00D47E51" w:rsidRPr="004E47B2">
        <w:rPr>
          <w:b/>
        </w:rPr>
        <w:t xml:space="preserve">do </w:t>
      </w:r>
      <w:r w:rsidR="00A65191">
        <w:rPr>
          <w:b/>
        </w:rPr>
        <w:t>19.</w:t>
      </w:r>
      <w:r w:rsidR="004E47B2">
        <w:t xml:space="preserve"> </w:t>
      </w:r>
      <w:r w:rsidR="00A65191" w:rsidRPr="00A65191">
        <w:rPr>
          <w:b/>
        </w:rPr>
        <w:lastRenderedPageBreak/>
        <w:t>veljače</w:t>
      </w:r>
      <w:r w:rsidR="00A65191">
        <w:t xml:space="preserve"> </w:t>
      </w:r>
      <w:r w:rsidR="00864D1A" w:rsidRPr="004E47B2">
        <w:rPr>
          <w:b/>
        </w:rPr>
        <w:t xml:space="preserve"> </w:t>
      </w:r>
      <w:smartTag w:element="metricconverter" w:uri="urn:schemas-microsoft-com:office:smarttags">
        <w:smartTagPr>
          <w:attr w:val="2019. g" w:name="ProductID"/>
        </w:smartTagPr>
        <w:r w:rsidR="00D47E51" w:rsidRPr="004E47B2">
          <w:rPr>
            <w:b/>
          </w:rPr>
          <w:t>201</w:t>
        </w:r>
        <w:r w:rsidR="00A65191">
          <w:rPr>
            <w:b/>
          </w:rPr>
          <w:t>9</w:t>
        </w:r>
        <w:r w:rsidR="00D47E51" w:rsidRPr="004E47B2">
          <w:rPr>
            <w:b/>
          </w:rPr>
          <w:t>. g</w:t>
        </w:r>
      </w:smartTag>
      <w:r w:rsidR="00D47E51" w:rsidRPr="004E47B2">
        <w:rPr>
          <w:b/>
        </w:rPr>
        <w:t>.,</w:t>
      </w:r>
      <w:r w:rsidR="00D47E51">
        <w:t xml:space="preserve"> </w:t>
      </w:r>
      <w:r w:rsidR="002C1D00">
        <w:t xml:space="preserve">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St-74/12</w:t>
      </w:r>
      <w:r w:rsidR="00D15CCA">
        <w:t>,</w:t>
      </w:r>
      <w:r w:rsidR="007E173A">
        <w:t>“, te uz upis</w:t>
      </w:r>
      <w:r w:rsidR="006B4592">
        <w:t xml:space="preserve"> svojeg</w:t>
      </w:r>
      <w:r w:rsidR="007E173A">
        <w:t xml:space="preserve"> OIB-a u pozivu</w:t>
      </w:r>
      <w:r w:rsidR="00144520">
        <w:t xml:space="preserve"> na broj odobrenja. </w:t>
      </w:r>
      <w:r w:rsidR="00817C72">
        <w:t xml:space="preserve">U slučaju neplaćanja jamčevine u određenom roku smatra se da je ponuđač odustao od svoje ponude. </w:t>
      </w:r>
      <w:r w:rsidR="00144520">
        <w:t xml:space="preserve">Ponude se dostavljaju u zatvorenoj omotnici na adresu: Nevenka Golubić, stečajna upraviteljica Meteor grupe 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t>Bartolovečki</w:t>
      </w:r>
      <w:proofErr w:type="spellEnd"/>
      <w:r w:rsidR="00144520">
        <w:t xml:space="preserve">, s naznakom „ponuda u stečajnom postupku Meteor grupa d.o.o. u stečaju – NE OTVARATI“. </w:t>
      </w:r>
      <w:r w:rsidR="00144520" w:rsidRPr="004E47B2">
        <w:rPr>
          <w:b/>
        </w:rPr>
        <w:t xml:space="preserve">Rok za dostavu ponuda je </w:t>
      </w:r>
      <w:r w:rsidR="00A65191">
        <w:rPr>
          <w:b/>
        </w:rPr>
        <w:t>20. veljače 2019</w:t>
      </w:r>
      <w:r w:rsidR="00864D1A" w:rsidRPr="004E47B2">
        <w:rPr>
          <w:b/>
        </w:rPr>
        <w:t>.</w:t>
      </w:r>
      <w:r w:rsidR="00144520" w:rsidRPr="004E47B2">
        <w:rPr>
          <w:b/>
        </w:rPr>
        <w:t xml:space="preserve">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</w:t>
      </w:r>
      <w:r w:rsidR="00817C72">
        <w:t xml:space="preserve">Prodavatelj zadržava pravo neprihvaćanja niti jedne ponude, ukoliko bi ista bila u izričitoj suprotnosti s interesima vjerovnika. </w:t>
      </w:r>
      <w:r w:rsidR="00693E04">
        <w:t>Ponuditelj čija se ponuda prihvati kao najpovoljnija,  dužan  je zaključno do</w:t>
      </w:r>
      <w:r w:rsidR="008558E4">
        <w:t xml:space="preserve"> </w:t>
      </w:r>
      <w:r w:rsidR="00EC558F">
        <w:t xml:space="preserve">28. ožujka </w:t>
      </w:r>
      <w:r w:rsidR="00174092">
        <w:t xml:space="preserve"> 2019</w:t>
      </w:r>
      <w:r w:rsidR="00693E04">
        <w:t>. godine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A65191">
        <w:t xml:space="preserve">26. veljače </w:t>
      </w:r>
      <w:r w:rsidR="00E401A5">
        <w:t xml:space="preserve"> </w:t>
      </w:r>
      <w:r>
        <w:t xml:space="preserve"> 201</w:t>
      </w:r>
      <w:r w:rsidR="004E47B2">
        <w:t>9</w:t>
      </w:r>
      <w:r>
        <w:t xml:space="preserve">. godine,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</w:t>
      </w:r>
      <w:r w:rsidR="001152FC">
        <w:t xml:space="preserve"> </w:t>
      </w:r>
      <w:r w:rsidR="00EC558F">
        <w:t>11</w:t>
      </w:r>
      <w:r w:rsidR="001152FC">
        <w:t>,00</w:t>
      </w:r>
      <w:r>
        <w:t xml:space="preserve">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749" w:rsidP="00CB0F35" w:rsidR="00EA7749">
      <w:r>
        <w:separator/>
      </w:r>
    </w:p>
  </w:endnote>
  <w:endnote w:id="0" w:type="continuationSeparator">
    <w:p w:rsidRDefault="00EA7749" w:rsidP="00CB0F35" w:rsidR="00EA7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749" w:rsidP="00CB0F35" w:rsidR="00EA7749">
      <w:r>
        <w:separator/>
      </w:r>
    </w:p>
  </w:footnote>
  <w:footnote w:id="0" w:type="continuationSeparator">
    <w:p w:rsidRDefault="00EA7749" w:rsidP="00CB0F35" w:rsidR="00EA77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8CA" w:rsidP="00CB0F35" w:rsidR="004578CA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4578CA" w:rsidP="00CB0F35" w:rsidR="004578CA">
    <w:pPr>
      <w:pStyle w:val="Zaglavlje"/>
      <w:jc w:val="center"/>
    </w:pPr>
  </w:p>
  <w:p w:rsidRDefault="004578CA" w:rsidR="004578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8CA" w:rsidP="00CB0F35" w:rsidR="004578CA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DD5A34"/>
    <w:multiLevelType w:val="hybridMultilevel"/>
    <w:tmpl w:val="2B98EFEE"/>
    <w:lvl w:tplc="4260E364" w:ilvl="0"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CF95546"/>
    <w:multiLevelType w:val="hybridMultilevel"/>
    <w:tmpl w:val="0332D44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BC3EDA"/>
    <w:multiLevelType w:val="hybridMultilevel"/>
    <w:tmpl w:val="2B2471BC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B57B2A"/>
    <w:multiLevelType w:val="hybridMultilevel"/>
    <w:tmpl w:val="8848B58A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20"/>
  </w:num>
  <w:num w:numId="3">
    <w:abstractNumId w:val="7"/>
  </w:num>
  <w:num w:numId="4">
    <w:abstractNumId w:val="19"/>
  </w:num>
  <w:num w:numId="5">
    <w:abstractNumId w:val="17"/>
  </w:num>
  <w:num w:numId="6">
    <w:abstractNumId w:val="5"/>
  </w:num>
  <w:num w:numId="7">
    <w:abstractNumId w:val="10"/>
  </w:num>
  <w:num w:numId="8">
    <w:abstractNumId w:val="15"/>
  </w:num>
  <w:num w:numId="9">
    <w:abstractNumId w:val="3"/>
  </w:num>
  <w:num w:numId="10">
    <w:abstractNumId w:val="6"/>
  </w:num>
  <w:num w:numId="11">
    <w:abstractNumId w:val="18"/>
  </w:num>
  <w:num w:numId="12">
    <w:abstractNumId w:val="1"/>
  </w:num>
  <w:num w:numId="13">
    <w:abstractNumId w:val="8"/>
  </w:num>
  <w:num w:numId="14">
    <w:abstractNumId w:val="0"/>
  </w:num>
  <w:num w:numId="15">
    <w:abstractNumId w:val="14"/>
  </w:num>
  <w:num w:numId="16">
    <w:abstractNumId w:val="11"/>
  </w:num>
  <w:num w:numId="17">
    <w:abstractNumId w:val="2"/>
  </w:num>
  <w:num w:numId="18">
    <w:abstractNumId w:val="4"/>
  </w:num>
  <w:num w:numId="19">
    <w:abstractNumId w:val="9"/>
  </w:num>
  <w:num w:numId="20">
    <w:abstractNumId w:val="12"/>
  </w:num>
  <w:num w:numId="21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43FAC"/>
    <w:rsid w:val="0006791A"/>
    <w:rsid w:val="00074720"/>
    <w:rsid w:val="000A070C"/>
    <w:rsid w:val="000C728E"/>
    <w:rsid w:val="000E2149"/>
    <w:rsid w:val="000E5A89"/>
    <w:rsid w:val="000E7250"/>
    <w:rsid w:val="000F7DED"/>
    <w:rsid w:val="001152FC"/>
    <w:rsid w:val="00116C64"/>
    <w:rsid w:val="00124B23"/>
    <w:rsid w:val="00144520"/>
    <w:rsid w:val="0015309E"/>
    <w:rsid w:val="001577C6"/>
    <w:rsid w:val="0016003D"/>
    <w:rsid w:val="001731A6"/>
    <w:rsid w:val="00174092"/>
    <w:rsid w:val="001815CC"/>
    <w:rsid w:val="001A559E"/>
    <w:rsid w:val="001C67DC"/>
    <w:rsid w:val="001D23A1"/>
    <w:rsid w:val="001D7FC5"/>
    <w:rsid w:val="001E1C3B"/>
    <w:rsid w:val="002214FF"/>
    <w:rsid w:val="00242B8F"/>
    <w:rsid w:val="00260063"/>
    <w:rsid w:val="00286840"/>
    <w:rsid w:val="0029130A"/>
    <w:rsid w:val="002C1D00"/>
    <w:rsid w:val="002C2053"/>
    <w:rsid w:val="002C53B0"/>
    <w:rsid w:val="002E42C2"/>
    <w:rsid w:val="00307D2E"/>
    <w:rsid w:val="00313A4E"/>
    <w:rsid w:val="0034472C"/>
    <w:rsid w:val="003601CD"/>
    <w:rsid w:val="003662A0"/>
    <w:rsid w:val="00371FCD"/>
    <w:rsid w:val="0037695D"/>
    <w:rsid w:val="00380C50"/>
    <w:rsid w:val="00392F52"/>
    <w:rsid w:val="003B10D9"/>
    <w:rsid w:val="003D49E6"/>
    <w:rsid w:val="004019BE"/>
    <w:rsid w:val="00401C0F"/>
    <w:rsid w:val="00405D3C"/>
    <w:rsid w:val="00416899"/>
    <w:rsid w:val="004578CA"/>
    <w:rsid w:val="00496893"/>
    <w:rsid w:val="00497263"/>
    <w:rsid w:val="004C01BB"/>
    <w:rsid w:val="004E47B2"/>
    <w:rsid w:val="00515379"/>
    <w:rsid w:val="005369C7"/>
    <w:rsid w:val="0053708E"/>
    <w:rsid w:val="00537EEB"/>
    <w:rsid w:val="00554952"/>
    <w:rsid w:val="005D05FC"/>
    <w:rsid w:val="005D6E00"/>
    <w:rsid w:val="00601114"/>
    <w:rsid w:val="0061057F"/>
    <w:rsid w:val="006407C6"/>
    <w:rsid w:val="0066732C"/>
    <w:rsid w:val="00673260"/>
    <w:rsid w:val="00685081"/>
    <w:rsid w:val="00685FF4"/>
    <w:rsid w:val="00693E04"/>
    <w:rsid w:val="006B4592"/>
    <w:rsid w:val="006C70E4"/>
    <w:rsid w:val="006D0879"/>
    <w:rsid w:val="006E03EE"/>
    <w:rsid w:val="006F6064"/>
    <w:rsid w:val="007027EA"/>
    <w:rsid w:val="00705AD8"/>
    <w:rsid w:val="00742D6F"/>
    <w:rsid w:val="00745521"/>
    <w:rsid w:val="00747410"/>
    <w:rsid w:val="00750B56"/>
    <w:rsid w:val="0075701D"/>
    <w:rsid w:val="007645E5"/>
    <w:rsid w:val="007670F2"/>
    <w:rsid w:val="007C3F4E"/>
    <w:rsid w:val="007C4E30"/>
    <w:rsid w:val="007C664C"/>
    <w:rsid w:val="007E173A"/>
    <w:rsid w:val="007E6DB6"/>
    <w:rsid w:val="00817C72"/>
    <w:rsid w:val="00825279"/>
    <w:rsid w:val="008265A3"/>
    <w:rsid w:val="00826879"/>
    <w:rsid w:val="008460B0"/>
    <w:rsid w:val="008558E4"/>
    <w:rsid w:val="00855BE7"/>
    <w:rsid w:val="00864D1A"/>
    <w:rsid w:val="008657A2"/>
    <w:rsid w:val="00866D88"/>
    <w:rsid w:val="00897FA2"/>
    <w:rsid w:val="008B6870"/>
    <w:rsid w:val="008C06EA"/>
    <w:rsid w:val="008C1D3F"/>
    <w:rsid w:val="008C4AFA"/>
    <w:rsid w:val="008C7FCD"/>
    <w:rsid w:val="008F3A98"/>
    <w:rsid w:val="00951196"/>
    <w:rsid w:val="00960AC8"/>
    <w:rsid w:val="0097650A"/>
    <w:rsid w:val="00996D6F"/>
    <w:rsid w:val="009A0A3E"/>
    <w:rsid w:val="009C7F34"/>
    <w:rsid w:val="009D1D01"/>
    <w:rsid w:val="009D331E"/>
    <w:rsid w:val="009F76C8"/>
    <w:rsid w:val="00A03236"/>
    <w:rsid w:val="00A12D77"/>
    <w:rsid w:val="00A3268A"/>
    <w:rsid w:val="00A339F1"/>
    <w:rsid w:val="00A40C3F"/>
    <w:rsid w:val="00A65191"/>
    <w:rsid w:val="00AB4A75"/>
    <w:rsid w:val="00AC4E57"/>
    <w:rsid w:val="00AD557B"/>
    <w:rsid w:val="00AE672E"/>
    <w:rsid w:val="00B00F2C"/>
    <w:rsid w:val="00B1236A"/>
    <w:rsid w:val="00B379F8"/>
    <w:rsid w:val="00B417A7"/>
    <w:rsid w:val="00B431C8"/>
    <w:rsid w:val="00B7076D"/>
    <w:rsid w:val="00BA1FBD"/>
    <w:rsid w:val="00BD0BF2"/>
    <w:rsid w:val="00BD351D"/>
    <w:rsid w:val="00BE191D"/>
    <w:rsid w:val="00C351D2"/>
    <w:rsid w:val="00C60981"/>
    <w:rsid w:val="00C759B0"/>
    <w:rsid w:val="00C838AF"/>
    <w:rsid w:val="00C94138"/>
    <w:rsid w:val="00C9627A"/>
    <w:rsid w:val="00CA5AA9"/>
    <w:rsid w:val="00CB0F35"/>
    <w:rsid w:val="00CF6758"/>
    <w:rsid w:val="00D15CCA"/>
    <w:rsid w:val="00D15F29"/>
    <w:rsid w:val="00D47E51"/>
    <w:rsid w:val="00D53BB1"/>
    <w:rsid w:val="00D60D65"/>
    <w:rsid w:val="00D612E8"/>
    <w:rsid w:val="00D708F0"/>
    <w:rsid w:val="00D74586"/>
    <w:rsid w:val="00DA27F0"/>
    <w:rsid w:val="00DA2DA0"/>
    <w:rsid w:val="00DA3F2F"/>
    <w:rsid w:val="00DC285F"/>
    <w:rsid w:val="00DC5DFE"/>
    <w:rsid w:val="00E30DE7"/>
    <w:rsid w:val="00E401A5"/>
    <w:rsid w:val="00E43F89"/>
    <w:rsid w:val="00E61540"/>
    <w:rsid w:val="00E97BFD"/>
    <w:rsid w:val="00EA7749"/>
    <w:rsid w:val="00EB40EA"/>
    <w:rsid w:val="00EC558F"/>
    <w:rsid w:val="00F313E7"/>
    <w:rsid w:val="00F66AD9"/>
    <w:rsid w:val="00F72A7D"/>
    <w:rsid w:val="00F77189"/>
    <w:rsid w:val="00F81D9E"/>
    <w:rsid w:val="00FA4BD4"/>
    <w:rsid w:val="00F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5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D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D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DF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DF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5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D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D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DF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DF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781</properties:Words>
  <properties:Characters>4089</properties:Characters>
  <properties:Lines>81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2019-02-12T14:02:00Z</dcterms:created>
  <dc:creator>Home</dc:creator>
  <cp:lastModifiedBy>Tatjana Rukelj</cp:lastModifiedBy>
  <cp:lastPrinted>2014-01-20T12:06:00Z</cp:lastPrinted>
  <dcterms:modified xmlns:xsi="http://www.w3.org/2001/XMLSchema-instance" xsi:type="dcterms:W3CDTF">2019-02-12T14:04:00Z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St-74/2012-726 / Podnesak - Podnesak (3. oglas o prodaji nekretnina ( doka 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