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1c86" w14:paraId="c3b1c86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A70686">
        <w:t>1507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A70686">
        <w:t>9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proofErr w:type="spellStart"/>
      <w:r w:rsidR="00A70686">
        <w:t>Online</w:t>
      </w:r>
      <w:proofErr w:type="spellEnd"/>
      <w:r w:rsidR="00A70686">
        <w:t xml:space="preserve"> Project Management j.d.o.o., Osijek, Ružina ulica 41, MBS: 030160953, OIB: 61949684806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A70686">
        <w:t>7</w:t>
      </w:r>
      <w:r w:rsidR="00A928E1" w:rsidRPr="003D4D89">
        <w:t xml:space="preserve">. </w:t>
      </w:r>
      <w:r w:rsidR="00A70686">
        <w:t>studenoga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proofErr w:type="spellStart"/>
      <w:r w:rsidR="00A70686">
        <w:t>Online</w:t>
      </w:r>
      <w:proofErr w:type="spellEnd"/>
      <w:r w:rsidR="00A70686">
        <w:t xml:space="preserve"> Project Management j.d.o.o., Osijek, Ružina ulica 41, MBS: 030160953, OIB: 61949684806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  <w:r w:rsidR="00A70686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A70686">
        <w:t>20</w:t>
      </w:r>
      <w:r w:rsidR="00A928E1" w:rsidRPr="003D4D89">
        <w:t xml:space="preserve">. </w:t>
      </w:r>
      <w:r w:rsidR="00F53228">
        <w:t>prosinca</w:t>
      </w:r>
      <w:r w:rsidR="0037616B" w:rsidRPr="003D4D89">
        <w:t xml:space="preserve"> 2017.</w:t>
      </w:r>
      <w:r w:rsidR="00A928E1" w:rsidRPr="003D4D89">
        <w:t>g.</w:t>
      </w:r>
      <w:r w:rsidR="0037616B" w:rsidRPr="003D4D89">
        <w:t xml:space="preserve"> u </w:t>
      </w:r>
      <w:r w:rsidR="00A70686">
        <w:t>11</w:t>
      </w:r>
      <w:r w:rsidR="0037616B" w:rsidRPr="003D4D89">
        <w:t>:</w:t>
      </w:r>
      <w:r w:rsidR="0011471C">
        <w:t>00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A70686">
        <w:t>Zoran Subotić, Kralja Tomislava 51a Beli Manastir</w:t>
      </w:r>
      <w:r w:rsidR="008E4797">
        <w:t>, OIB</w:t>
      </w:r>
      <w:r w:rsidR="00A70686">
        <w:t>:</w:t>
      </w:r>
      <w:r w:rsidR="008E4797">
        <w:t xml:space="preserve"> </w:t>
      </w:r>
      <w:r w:rsidR="00A70686">
        <w:t>09071761803</w:t>
      </w:r>
      <w:r w:rsidR="00F53228" w:rsidRPr="00F53228">
        <w:rPr>
          <w:sz w:val="22"/>
          <w:szCs w:val="22"/>
        </w:rPr>
        <w:t xml:space="preserve">.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A70686">
        <w:t>10</w:t>
      </w:r>
      <w:r w:rsidR="00501209" w:rsidRPr="003D4D89">
        <w:t>.</w:t>
      </w:r>
      <w:r w:rsidR="00F53228">
        <w:t xml:space="preserve"> </w:t>
      </w:r>
      <w:r w:rsidR="00A70686">
        <w:t>kolovoza</w:t>
      </w:r>
      <w:r w:rsidR="00501209" w:rsidRPr="003D4D89">
        <w:t xml:space="preserve"> 2017</w:t>
      </w:r>
      <w:r w:rsidR="005868BA" w:rsidRPr="003D4D89">
        <w:t>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 xml:space="preserve">na propisanom obrascu prijedlog za </w:t>
      </w:r>
      <w:r w:rsidR="00A70686" w:rsidRPr="003D4D89">
        <w:t xml:space="preserve">otvaranje  stečajnog postupka nad dužnikom </w:t>
      </w:r>
      <w:proofErr w:type="spellStart"/>
      <w:r w:rsidR="00A70686">
        <w:t>Online</w:t>
      </w:r>
      <w:proofErr w:type="spellEnd"/>
      <w:r w:rsidR="00A70686">
        <w:t xml:space="preserve"> Project Management j.d.o.o., Osijek, Ružina ulica 41, MBS: 030160953, OIB: 61949684806.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t>6</w:t>
      </w:r>
      <w:r w:rsidRPr="003D4D89">
        <w:t xml:space="preserve"> St-</w:t>
      </w:r>
      <w:r w:rsidR="00A70686">
        <w:t>1507</w:t>
      </w:r>
      <w:r w:rsidRPr="003D4D89">
        <w:t>/17-</w:t>
      </w:r>
      <w:r w:rsidR="00A70686">
        <w:t>9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0B4C0A">
      <w:pPr>
        <w:pStyle w:val="Tijeloteksta"/>
      </w:pPr>
      <w:r>
        <w:t>.</w:t>
      </w:r>
    </w:p>
    <w:p w:rsidRDefault="008E4797" w:rsidP="000B4C0A" w:rsidR="008E4797">
      <w:pPr>
        <w:jc w:val="right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A70686" w:rsidRPr="00A70686">
        <w:t xml:space="preserve">Zoran Subotić, Kralja Tomislava 51a Beli Manastir, OIB: 09071761803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A70686">
        <w:t>7</w:t>
      </w:r>
      <w:r w:rsidR="005868BA" w:rsidRPr="003D4D89">
        <w:t>.</w:t>
      </w:r>
      <w:r w:rsidR="000B4C0A">
        <w:t xml:space="preserve"> </w:t>
      </w:r>
      <w:r w:rsidR="00A70686">
        <w:t>studenoga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proofErr w:type="spellStart"/>
      <w:r w:rsidRPr="003D4D89">
        <w:t>priv</w:t>
      </w:r>
      <w:proofErr w:type="spellEnd"/>
      <w:r w:rsidRPr="003D4D89">
        <w:t>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A70686">
        <w:t>Osijek</w:t>
      </w:r>
    </w:p>
    <w:p w:rsidRDefault="006F085C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</w:t>
      </w:r>
      <w:r w:rsidR="002D77B4" w:rsidRPr="003D4D89">
        <w:t>užnik</w:t>
      </w:r>
      <w:r>
        <w:t xml:space="preserve"> 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proofErr w:type="spellStart"/>
      <w:r w:rsidR="003E3A0B" w:rsidRPr="003D4D89">
        <w:t>ogl</w:t>
      </w:r>
      <w:proofErr w:type="spellEnd"/>
      <w:r w:rsidR="003E3A0B" w:rsidRPr="003D4D89">
        <w:t>. pl.</w:t>
      </w:r>
      <w:r w:rsidR="006F085C">
        <w:t>, uz prijedlog str. 6. i 7.</w:t>
      </w:r>
      <w:r w:rsidR="00316834" w:rsidRPr="003D4D89">
        <w:t xml:space="preserve"> </w:t>
      </w:r>
      <w:r w:rsidR="006F085C">
        <w:t>spisa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A70686">
        <w:t>20</w:t>
      </w:r>
      <w:r w:rsidRPr="003D4D89">
        <w:t>/</w:t>
      </w:r>
      <w:r w:rsidR="000B4C0A">
        <w:t>12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F09" w:rsidR="00707F09">
      <w:r>
        <w:separator/>
      </w:r>
    </w:p>
  </w:endnote>
  <w:endnote w:id="0" w:type="continuationSeparator">
    <w:p w:rsidRDefault="00707F09" w:rsidR="00707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F09" w:rsidR="00707F09">
      <w:r>
        <w:separator/>
      </w:r>
    </w:p>
  </w:footnote>
  <w:footnote w:id="0" w:type="continuationSeparator">
    <w:p w:rsidRDefault="00707F09" w:rsidR="00707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6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6F085C"/>
    <w:rsid w:val="00707F09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8E4797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68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94A89"/>
    <w:rsid w:val="00B953C8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2621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6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2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6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St-1507/2017</izvorni_sadrzaj>
    <derivirana_varijabla naziv="DomainObject.Predmet.OznakaBroj_1">St-1507/2017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Online Project Management jednostavno društvo s ograničenom odgovornošću za usluge i trgovinu</izvorni_sadrzaj>
    <derivirana_varijabla naziv="DomainObject.Predmet.ProtustrankaFormated_1">  Online Project Management jednostavno društvo s ograničenom odgovornošću za usluge i trgovinu</derivirana_varijabla>
  </DomainObject.Predmet.ProtustrankaFormated>
  <DomainObject.Predmet.ProtustrankaFormatedOIB>
    <izvorni_sadrzaj>  Online Project Management jednostavno društvo s ograničenom odgovornošću za usluge i trgovinu, OIB 61949684806</izvorni_sadrzaj>
    <derivirana_varijabla naziv="DomainObject.Predmet.ProtustrankaFormatedOIB_1">  Online Project Management jednostavno društvo s ograničenom odgovornošću za usluge i trgovinu, OIB 61949684806</derivirana_varijabla>
  </DomainObject.Predmet.ProtustrankaFormatedOIB>
  <DomainObject.Predmet.ProtustrankaFormatedWithAdress>
    <izvorni_sadrzaj> Online Project Management jednostavno društvo s ograničenom odgovornošću za usluge i trgovinu, Ružina ulica 41, 31000 Osijek</izvorni_sadrzaj>
    <derivirana_varijabla naziv="DomainObject.Predmet.ProtustrankaFormatedWithAdress_1"> Online Project Management jednostavno društvo s ograničenom odgovornošću za usluge i trgovinu, Ružina ulica 41, 31000 Osijek</derivirana_varijabla>
  </DomainObject.Predmet.ProtustrankaFormatedWithAdress>
  <DomainObject.Predmet.ProtustrankaFormatedWithAdressOIB>
    <izvorni_sadrzaj> Online Project Management jednostavno društvo s ograničenom odgovornošću za usluge i trgovinu, OIB 61949684806, Ružina ulica 41, 31000 Osijek</izvorni_sadrzaj>
    <derivirana_varijabla naziv="DomainObject.Predmet.ProtustrankaFormatedWithAdressOIB_1"> Online Project Management jednostavno društvo s ograničenom odgovornošću za usluge i trgovinu, OIB 61949684806, Ružina ulica 41, 31000 Osijek</derivirana_varijabla>
  </DomainObject.Predmet.ProtustrankaFormatedWithAdressOIB>
  <DomainObject.Predmet.ProtustrankaWithAdress>
    <izvorni_sadrzaj>Online Project Management jednostavno društvo s ograničenom odgovornošću za usluge i trgovinu Ružina ulica 41, 31000 Osijek</izvorni_sadrzaj>
    <derivirana_varijabla naziv="DomainObject.Predmet.ProtustrankaWithAdress_1">Online Project Management jednostavno društvo s ograničenom odgovornošću za usluge i trgovinu Ružina ulica 41, 31000 Osijek</derivirana_varijabla>
  </DomainObject.Predmet.ProtustrankaWithAdress>
  <DomainObject.Predmet.ProtustrankaWithAdressOIB>
    <izvorni_sadrzaj>Online Project Management jednostavno društvo s ograničenom odgovornošću za usluge i trgovinu, OIB 61949684806, Ružina ulica 41, 31000 Osijek</izvorni_sadrzaj>
    <derivirana_varijabla naziv="DomainObject.Predmet.ProtustrankaWithAdressOIB_1">Online Project Management jednostavno društvo s ograničenom odgovornošću za usluge i trgovinu, OIB 61949684806, Ružina ulica 41, 31000 Osijek</derivirana_varijabla>
  </DomainObject.Predmet.ProtustrankaWithAdressOIB>
  <DomainObject.Predmet.ProtustrankaNazivFormated>
    <izvorni_sadrzaj>Online Project Management jednostavno društvo s ograničenom odgovornošću za usluge i trgovinu</izvorni_sadrzaj>
    <derivirana_varijabla naziv="DomainObject.Predmet.ProtustrankaNazivFormated_1">Online Project Management jednostavno društvo s ograničenom odgovornošću za usluge i trgovinu</derivirana_varijabla>
  </DomainObject.Predmet.ProtustrankaNazivFormated>
  <DomainObject.Predmet.ProtustrankaNazivFormatedOIB>
    <izvorni_sadrzaj>Online Project Management jednostavno društvo s ograničenom odgovornošću za usluge i trgovinu, OIB 61949684806</izvorni_sadrzaj>
    <derivirana_varijabla naziv="DomainObject.Predmet.ProtustrankaNazivFormatedOIB_1">Online Project Management jednostavno društvo s ograničenom odgovornošću za usluge i trgovinu, OIB 61949684806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Online Project Management jednostavno društvo s ograničenom odgovornošću za usluge i trgovinu</item>
    </izvorni_sadrzaj>
    <derivirana_varijabla naziv="DomainObject.Predmet.ProtuStrankaListFormated_1">
      <item>Online Project Management jednostavno društvo s ograničenom odgovornošću za usluge i trgovinu</item>
    </derivirana_varijabla>
  </DomainObject.Predmet.ProtuStrankaListFormated>
  <DomainObject.Predmet.ProtuStrankaListFormatedOIB>
    <izvorni_sadrzaj>
      <item>Online Project Management jednostavno društvo s ograničenom odgovornošću za usluge i trgovinu, OIB 61949684806</item>
    </izvorni_sadrzaj>
    <derivirana_varijabla naziv="DomainObject.Predmet.ProtuStrankaListFormatedOIB_1">
      <item>Online Project Management jednostavno društvo s ograničenom odgovornošću za usluge i trgovinu, OIB 61949684806</item>
    </derivirana_varijabla>
  </DomainObject.Predmet.ProtuStrankaListFormatedOIB>
  <DomainObject.Predmet.ProtuStrankaListFormatedWithAdress>
    <izvorni_sadrzaj>
      <item>Online Project Management jednostavno društvo s ograničenom odgovornošću za usluge i trgovinu, Ružina ulica 41, 31000 Osijek</item>
    </izvorni_sadrzaj>
    <derivirana_varijabla naziv="DomainObject.Predmet.ProtuStrankaListFormatedWithAdress_1">
      <item>Online Project Management jednostavno društvo s ograničenom odgovornošću za usluge i trgovinu, Ružina ulica 41, 31000 Osijek</item>
    </derivirana_varijabla>
  </DomainObject.Predmet.ProtuStrankaListFormatedWithAdress>
  <DomainObject.Predmet.ProtuStrankaListFormatedWithAdressOIB>
    <izvorni_sadrzaj>
      <item>Online Project Management jednostavno društvo s ograničenom odgovornošću za usluge i trgovinu, OIB 61949684806, Ružina ulica 41, 31000 Osijek</item>
    </izvorni_sadrzaj>
    <derivirana_varijabla naziv="DomainObject.Predmet.ProtuStrankaListFormatedWithAdressOIB_1">
      <item>Online Project Management jednostavno društvo s ograničenom odgovornošću za usluge i trgovinu, OIB 61949684806, Ružina ulica 41, 31000 Osijek</item>
    </derivirana_varijabla>
  </DomainObject.Predmet.ProtuStrankaListFormatedWithAdressOIB>
  <DomainObject.Predmet.ProtuStrankaListNazivFormated>
    <izvorni_sadrzaj>
      <item>Online Project Management jednostavno društvo s ograničenom odgovornošću za usluge i trgovinu</item>
    </izvorni_sadrzaj>
    <derivirana_varijabla naziv="DomainObject.Predmet.ProtuStrankaListNazivFormated_1">
      <item>Online Project Management jednostavno društvo s ograničenom odgovornošću za usluge i trgovinu</item>
    </derivirana_varijabla>
  </DomainObject.Predmet.ProtuStrankaListNazivFormated>
  <DomainObject.Predmet.ProtuStrankaListNazivFormatedOIB>
    <izvorni_sadrzaj>
      <item>Online Project Management jednostavno društvo s ograničenom odgovornošću za usluge i trgovinu, OIB 61949684806</item>
    </izvorni_sadrzaj>
    <derivirana_varijabla naziv="DomainObject.Predmet.ProtuStrankaListNazivFormatedOIB_1">
      <item>Online Project Management jednostavno društvo s ograničenom odgovornošću za usluge i trgovinu, OIB 61949684806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Online Project Management jednostavno društvo s ograničenom odgovornošću za usluge i trgovinu</izvorni_sadrzaj>
    <derivirana_varijabla naziv="DomainObject.Predmet.ProtustrankaIDrugi_1">Online Project Management jednostavno društvo s ograničenom odgovornošću za usluge i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Online Project Management jednostavno društvo s ograničenom odgovornošću za usluge i trgovinu, OIB 61949684806, Ružina ulica 41, 31000 Osijek</izvorni_sadrzaj>
    <derivirana_varijabla naziv="DomainObject.Predmet.ProtustrankaIDrugiAdressOIB_1">Online Project Management jednostavno društvo s ograničenom odgovornošću za usluge i trgovinu, OIB 61949684806,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Online Project Management jednostavno društvo s ograničenom odgovornošću za usluge i trgovinu</item>
      <item>RH MINISTARSTVO FINANCIJA</item>
    </izvorni_sadrzaj>
    <derivirana_varijabla naziv="DomainObject.Predmet.SudioniciListNaziv_1">
      <item>Online Project Management jednostavno društvo s ograničenom odgovornošću za usluge i trgovinu</item>
      <item>RH MINISTARSTVO FINANCIJA</item>
    </derivirana_varijabla>
  </DomainObject.Predmet.SudioniciListNaziv>
  <DomainObject.Predmet.SudioniciListAdressOIB>
    <izvorni_sadrzaj>
      <item>Online Project Management jednostavno društvo s ograničenom odgovornošću za usluge i trgovinu, OIB 61949684806, Ružina ulica 41,31000 Osijek</item>
      <item>RH MINISTARSTVO FINANCIJA, OIB 18683136487</item>
    </izvorni_sadrzaj>
    <derivirana_varijabla naziv="DomainObject.Predmet.SudioniciListAdressOIB_1">
      <item>Online Project Management jednostavno društvo s ograničenom odgovornošću za usluge i trgovinu, OIB 61949684806, Ružina ulica 41,31000 Osijek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61949684806</item>
      <item>, OIB 18683136487</item>
    </izvorni_sadrzaj>
    <derivirana_varijabla naziv="DomainObject.Predmet.SudioniciListNazivOIB_1">
      <item>, OIB 61949684806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8B5CA-C359-4D53-AE45-61BE6C8F3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2788</properties:Characters>
  <properties:Lines>93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2017-11-07T07:54:00Z</dcterms:created>
  <dc:creator>hermanj</dc:creator>
  <cp:lastModifiedBy>Snježana Markotić Jurić</cp:lastModifiedBy>
  <cp:lastPrinted>2017-11-07T07:52:00Z</cp:lastPrinted>
  <dcterms:modified xmlns:xsi="http://www.w3.org/2001/XMLSchema-instance" xsi:type="dcterms:W3CDTF">2017-11-07T07:55:00Z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