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2428" w14:paraId="4792428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896C3B">
        <w:t>1040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896C3B">
        <w:t>ALIMENTUM UGOSTITELJSTVO jednostavno društvo s ograničenom odgovornošću za ugostiteljstvo, Zagreb, Crnatkova ulica 22 A</w:t>
      </w:r>
      <w:r>
        <w:t>,</w:t>
      </w:r>
      <w:r w:rsidR="00896C3B">
        <w:t xml:space="preserve"> MBS: 080934910, OIB: 77896807332,</w:t>
      </w:r>
      <w:r>
        <w:t xml:space="preserve"> </w:t>
      </w:r>
      <w:r w:rsidR="00573EAF">
        <w:t xml:space="preserve"> </w:t>
      </w:r>
      <w:r>
        <w:t xml:space="preserve">dana </w:t>
      </w:r>
      <w:r w:rsidR="00902821">
        <w:t>2</w:t>
      </w:r>
      <w:r w:rsidR="00F4760B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896C3B">
        <w:t>ALIMENTUM UGOSTITELJSTVO jednostavno društvo s ograničenom odgovornošću za ugostiteljstvo, Zagreb, Crnatkova ulica 22 A, MBS: 080934910, OIB: 77896807332.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896C3B" w:rsidR="00896C3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896C3B">
        <w:t xml:space="preserve">Sanela Kučar, Osijek, J. J. Strossmayera 37, OIB: 97473612486 </w:t>
      </w:r>
    </w:p>
    <w:p w:rsidRDefault="00F4760B" w:rsidP="00896C3B" w:rsidR="00F4760B" w:rsidRPr="00F4760B">
      <w:pPr>
        <w:pStyle w:val="Odlomakpopisa"/>
        <w:ind w:left="1065"/>
        <w:jc w:val="both"/>
      </w:pPr>
    </w:p>
    <w:p w:rsidRDefault="0057324F" w:rsidP="00373D6B" w:rsidR="00373D6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896C3B">
        <w:t>ALIMENTUM UGOSTITELJSTVO jednostavno društvo s ograničenom odgovornošću za ugostiteljstvo, Zagreb, Crnatkova ulica 22 A, MBS: 080934910, OIB: 77896807332</w:t>
      </w:r>
    </w:p>
    <w:p w:rsidRDefault="00902821" w:rsidP="00373D6B" w:rsidR="00902821" w:rsidRPr="00373D6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896C3B">
        <w:rPr>
          <w:bCs/>
        </w:rPr>
        <w:t>13</w:t>
      </w:r>
      <w:r w:rsidRPr="00F877AB">
        <w:rPr>
          <w:bCs/>
        </w:rPr>
        <w:t xml:space="preserve">. </w:t>
      </w:r>
      <w:r w:rsidR="00896C3B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896C3B">
        <w:rPr>
          <w:bCs/>
        </w:rPr>
        <w:t>2087</w:t>
      </w:r>
      <w:r w:rsidRPr="00F877AB">
        <w:rPr>
          <w:bCs/>
        </w:rPr>
        <w:t xml:space="preserve"> od </w:t>
      </w:r>
      <w:r w:rsidR="00896C3B">
        <w:rPr>
          <w:bCs/>
        </w:rPr>
        <w:t>11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896C3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896C3B">
        <w:rPr>
          <w:bCs/>
        </w:rPr>
        <w:t>ALIMENTUM UGOSTITELJSTVO jednostavno društvo s ograničenom odgovornošću za ugostiteljstvo, Zagreb, Crnatkova ulica 22 A, MBS: 080934910, OIB: 77896807332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896C3B" w:rsidP="00573EAF" w:rsidR="00573EAF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 St-1040</w:t>
      </w:r>
      <w:r w:rsidR="00573EAF">
        <w:rPr>
          <w:bCs/>
        </w:rPr>
        <w:t>/17-4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A7978">
        <w:t>10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896C3B">
        <w:t>1040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F4760B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750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4750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96C3B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4760B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7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7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7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7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7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7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7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7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St-1040/2017</izvorni_sadrzaj>
    <derivirana_varijabla naziv="DomainObject.Predmet.OznakaBroj_1">St-1040/2017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ALIMENTUM UGOSTITELJSTVO jednostavno društvo s ograničenom odgovornošću za ugostiteljstvo</izvorni_sadrzaj>
    <derivirana_varijabla naziv="DomainObject.Predmet.ProtustrankaFormated_1">  ALIMENTUM UGOSTITELJSTVO jednostavno društvo s ograničenom odgovornošću za ugostiteljstvo</derivirana_varijabla>
  </DomainObject.Predmet.ProtustrankaFormated>
  <DomainObject.Predmet.ProtustrankaFormatedOIB>
    <izvorni_sadrzaj>  ALIMENTUM UGOSTITELJSTVO jednostavno društvo s ograničenom odgovornošću za ugostiteljstvo, OIB 77896807332</izvorni_sadrzaj>
    <derivirana_varijabla naziv="DomainObject.Predmet.ProtustrankaFormatedOIB_1">  ALIMENTUM UGOSTITELJSTVO jednostavno društvo s ograničenom odgovornošću za ugostiteljstvo, OIB 77896807332</derivirana_varijabla>
  </DomainObject.Predmet.ProtustrankaFormatedOIB>
  <DomainObject.Predmet.ProtustrankaFormatedWithAdress>
    <izvorni_sadrzaj> ALIMENTUM UGOSTITELJSTVO jednostavno društvo s ograničenom odgovornošću za ugostiteljstvo, Crnatkova ulica 22 A , 10000 Zagreb</izvorni_sadrzaj>
    <derivirana_varijabla naziv="DomainObject.Predmet.ProtustrankaFormatedWithAdress_1"> ALIMENTUM UGOSTITELJSTVO jednostavno društvo s ograničenom odgovornošću za ugostiteljstvo, Crnatkova ulica 22 A , 10000 Zagreb</derivirana_varijabla>
  </DomainObject.Predmet.ProtustrankaFormatedWithAdress>
  <DomainObject.Predmet.ProtustrankaFormatedWithAdressOIB>
    <izvorni_sadrzaj> ALIMENTUM UGOSTITELJSTVO jednostavno društvo s ograničenom odgovornošću za ugostiteljstvo, OIB 77896807332, Crnatkova ulica 22 A , 10000 Zagreb</izvorni_sadrzaj>
    <derivirana_varijabla naziv="DomainObject.Predmet.ProtustrankaFormatedWithAdressOIB_1"> ALIMENTUM UGOSTITELJSTVO jednostavno društvo s ograničenom odgovornošću za ugostiteljstvo, OIB 77896807332, Crnatkova ulica 22 A , 10000 Zagreb</derivirana_varijabla>
  </DomainObject.Predmet.ProtustrankaFormatedWithAdressOIB>
  <DomainObject.Predmet.ProtustrankaWithAdress>
    <izvorni_sadrzaj>ALIMENTUM UGOSTITELJSTVO jednostavno društvo s ograničenom odgovornošću za ugostiteljstvo Crnatkova ulica 22 A , 10000 Zagreb</izvorni_sadrzaj>
    <derivirana_varijabla naziv="DomainObject.Predmet.ProtustrankaWithAdress_1">ALIMENTUM UGOSTITELJSTVO jednostavno društvo s ograničenom odgovornošću za ugostiteljstvo Crnatkova ulica 22 A , 10000 Zagreb</derivirana_varijabla>
  </DomainObject.Predmet.ProtustrankaWithAdress>
  <DomainObject.Predmet.ProtustrankaWithAdressOIB>
    <izvorni_sadrzaj>ALIMENTUM UGOSTITELJSTVO jednostavno društvo s ograničenom odgovornošću za ugostiteljstvo, OIB 77896807332, Crnatkova ulica 22 A , 10000 Zagreb</izvorni_sadrzaj>
    <derivirana_varijabla naziv="DomainObject.Predmet.ProtustrankaWithAdressOIB_1">ALIMENTUM UGOSTITELJSTVO jednostavno društvo s ograničenom odgovornošću za ugostiteljstvo, OIB 77896807332, Crnatkova ulica 22 A , 10000 Zagreb</derivirana_varijabla>
  </DomainObject.Predmet.ProtustrankaWithAdressOIB>
  <DomainObject.Predmet.ProtustrankaNazivFormated>
    <izvorni_sadrzaj>ALIMENTUM UGOSTITELJSTVO jednostavno društvo s ograničenom odgovornošću za ugostiteljstvo</izvorni_sadrzaj>
    <derivirana_varijabla naziv="DomainObject.Predmet.ProtustrankaNazivFormated_1">ALIMENTUM UGOSTITELJSTVO jednostavno društvo s ograničenom odgovornošću za ugostiteljstvo</derivirana_varijabla>
  </DomainObject.Predmet.ProtustrankaNazivFormated>
  <DomainObject.Predmet.ProtustrankaNazivFormatedOIB>
    <izvorni_sadrzaj>ALIMENTUM UGOSTITELJSTVO jednostavno društvo s ograničenom odgovornošću za ugostiteljstvo, OIB 77896807332</izvorni_sadrzaj>
    <derivirana_varijabla naziv="DomainObject.Predmet.ProtustrankaNazivFormatedOIB_1">ALIMENTUM UGOSTITELJSTVO jednostavno društvo s ograničenom odgovornošću za ugostiteljstvo, OIB 77896807332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ALIMENTUM UGOSTITELJSTVO jednostavno društvo s ograničenom odgovornošću za ugostiteljstvo</item>
    </izvorni_sadrzaj>
    <derivirana_varijabla naziv="DomainObject.Predmet.ProtuStrankaListFormated_1">
      <item>ALIMENTUM UGOSTITELJSTVO jednostavno društvo s ograničenom odgovornošću za ugostiteljstvo</item>
    </derivirana_varijabla>
  </DomainObject.Predmet.ProtuStrankaListFormated>
  <DomainObject.Predmet.ProtuStrankaListFormatedOIB>
    <izvorni_sadrzaj>
      <item>ALIMENTUM UGOSTITELJSTVO jednostavno društvo s ograničenom odgovornošću za ugostiteljstvo, OIB 77896807332</item>
    </izvorni_sadrzaj>
    <derivirana_varijabla naziv="DomainObject.Predmet.ProtuStrankaListFormatedOIB_1">
      <item>ALIMENTUM UGOSTITELJSTVO jednostavno društvo s ograničenom odgovornošću za ugostiteljstvo, OIB 77896807332</item>
    </derivirana_varijabla>
  </DomainObject.Predmet.ProtuStrankaListFormatedOIB>
  <DomainObject.Predmet.ProtuStrankaListFormatedWithAdress>
    <izvorni_sadrzaj>
      <item>ALIMENTUM UGOSTITELJSTVO jednostavno društvo s ograničenom odgovornošću za ugostiteljstvo, Crnatkova ulica 22 A , 10000 Zagreb</item>
    </izvorni_sadrzaj>
    <derivirana_varijabla naziv="DomainObject.Predmet.ProtuStrankaListFormatedWithAdress_1">
      <item>ALIMENTUM UGOSTITELJSTVO jednostavno društvo s ograničenom odgovornošću za ugostiteljstvo, Crnatkova ulica 22 A , 10000 Zagreb</item>
    </derivirana_varijabla>
  </DomainObject.Predmet.ProtuStrankaListFormatedWithAdress>
  <DomainObject.Predmet.ProtuStrankaListFormatedWithAdressOIB>
    <izvorni_sadrzaj>
      <item>ALIMENTUM UGOSTITELJSTVO jednostavno društvo s ograničenom odgovornošću za ugostiteljstvo, OIB 77896807332, Crnatkova ulica 22 A , 10000 Zagreb</item>
    </izvorni_sadrzaj>
    <derivirana_varijabla naziv="DomainObject.Predmet.ProtuStrankaListFormatedWithAdressOIB_1">
      <item>ALIMENTUM UGOSTITELJSTVO jednostavno društvo s ograničenom odgovornošću za ugostiteljstvo, OIB 77896807332, Crnatkova ulica 22 A , 10000 Zagreb</item>
    </derivirana_varijabla>
  </DomainObject.Predmet.ProtuStrankaListFormatedWithAdressOIB>
  <DomainObject.Predmet.ProtuStrankaListNazivFormated>
    <izvorni_sadrzaj>
      <item>ALIMENTUM UGOSTITELJSTVO jednostavno društvo s ograničenom odgovornošću za ugostiteljstvo</item>
    </izvorni_sadrzaj>
    <derivirana_varijabla naziv="DomainObject.Predmet.ProtuStrankaListNazivFormated_1">
      <item>ALIMENTUM UGOSTITELJSTVO jednostavno društvo s ograničenom odgovornošću za ugostiteljstvo</item>
    </derivirana_varijabla>
  </DomainObject.Predmet.ProtuStrankaListNazivFormated>
  <DomainObject.Predmet.ProtuStrankaListNazivFormatedOIB>
    <izvorni_sadrzaj>
      <item>ALIMENTUM UGOSTITELJSTVO jednostavno društvo s ograničenom odgovornošću za ugostiteljstvo, OIB 77896807332</item>
    </izvorni_sadrzaj>
    <derivirana_varijabla naziv="DomainObject.Predmet.ProtuStrankaListNazivFormatedOIB_1">
      <item>ALIMENTUM UGOSTITELJSTVO jednostavno društvo s ograničenom odgovornošću za ugostiteljstvo, OIB 77896807332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ALIMENTUM UGOSTITELJSTVO jednostavno društvo s ograničenom odgovornošću za ugostiteljstvo</izvorni_sadrzaj>
    <derivirana_varijabla naziv="DomainObject.Predmet.ProtustrankaIDrugi_1">ALIMENTUM UGOSTITELJSTVO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ALIMENTUM UGOSTITELJSTVO jednostavno društvo s ograničenom odgovornošću za ugostiteljstvo, OIB 77896807332, Crnatkova ulica 22 A , 10000 Zagreb</izvorni_sadrzaj>
    <derivirana_varijabla naziv="DomainObject.Predmet.ProtustrankaIDrugiAdressOIB_1">ALIMENTUM UGOSTITELJSTVO jednostavno društvo s ograničenom odgovornošću za ugostiteljstvo, OIB 77896807332, Crnatkova ulica 22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ALIMENTUM UGOSTITELJSTVO jednostavno društvo s ograničenom odgovornošću za ugostiteljstvo</item>
      <item>FINA Regionalni centar Zagreb</item>
    </izvorni_sadrzaj>
    <derivirana_varijabla naziv="DomainObject.Predmet.SudioniciListNaziv_1">
      <item>ALIMENTUM UGOSTITELJSTVO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ALIMENTUM UGOSTITELJSTVO jednostavno društvo s ograničenom odgovornošću za ugostiteljstvo, OIB 77896807332, Crnatkova ulica 22 A ,10000 Zagreb</item>
      <item>FINA Regionalni centar Zagreb, OIB 85821130368, Trg svibanjskih žrtava 1995. br. 1,10000 Zagreb</item>
    </izvorni_sadrzaj>
    <derivirana_varijabla naziv="DomainObject.Predmet.SudioniciListAdressOIB_1">
      <item>ALIMENTUM UGOSTITELJSTVO jednostavno društvo s ograničenom odgovornošću za ugostiteljstvo, OIB 77896807332, Crnatkova ulica 22 A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77896807332</item>
      <item>, OIB 85821130368</item>
    </izvorni_sadrzaj>
    <derivirana_varijabla naziv="DomainObject.Predmet.SudioniciListNazivOIB_1">
      <item>, OIB 77896807332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C47F6-1C62-4FD1-B7C6-10CBC7B93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3332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2017-09-29T08:10:00Z</dcterms:created>
  <dc:creator>Korisnik</dc:creator>
  <cp:lastModifiedBy>Gordana Harc</cp:lastModifiedBy>
  <cp:lastPrinted>2017-09-29T08:09:00Z</cp:lastPrinted>
  <dcterms:modified xmlns:xsi="http://www.w3.org/2001/XMLSchema-instance" xsi:type="dcterms:W3CDTF">2017-09-29T08:13:00Z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