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42dc" w14:paraId="87542dc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9F755C">
        <w:rPr>
          <w:lang w:val="hr-HR"/>
        </w:rPr>
        <w:t>St-693/15-4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9F755C">
        <w:t>TIMMIK d.o.o., OIB: 02462532963 sa sjedištem u Savska Ves, Radnička 90, 40000 Čakovec</w:t>
      </w:r>
      <w:r w:rsidR="001D5B1B">
        <w:t>, dana 09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9F755C">
        <w:t>TIMMIK d.o.o., OIB: 02462532963 sa sjedištem u Savska Ves, Radnička 90, 40000 Čakovec</w:t>
      </w:r>
      <w:r w:rsidR="00830E49">
        <w:t xml:space="preserve">, iznosi </w:t>
      </w:r>
      <w:r w:rsidR="009F755C">
        <w:t>45.837,13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9F755C">
        <w:t>direktor</w:t>
      </w:r>
      <w:r w:rsidR="002E00D7">
        <w:t xml:space="preserve"> dužnika </w:t>
      </w:r>
      <w:r w:rsidR="009F755C">
        <w:t>Franjo Kraljić, Čakovec, Savska Ves, Radnička 90, OIB: 31363138999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9F755C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>Dana</w:t>
      </w:r>
      <w:r w:rsidR="00210268">
        <w:rPr>
          <w:lang w:val="hr-HR"/>
        </w:rPr>
        <w:t xml:space="preserve"> </w:t>
      </w:r>
      <w:r w:rsidR="009F755C">
        <w:rPr>
          <w:lang w:val="hr-HR"/>
        </w:rPr>
        <w:t>03.11.2015.</w:t>
      </w:r>
      <w:r w:rsidR="00210268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9F755C">
        <w:t>TIMMIK d.o.o., OIB: 02462532963 sa sjedištem u Savska Ves, Radnička 90, 40000 Čakovec</w:t>
      </w:r>
      <w:r>
        <w:t>, navodeći da du</w:t>
      </w:r>
      <w:r w:rsidR="00715C85">
        <w:t xml:space="preserve">žnik na dan </w:t>
      </w:r>
      <w:r w:rsidR="009F755C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9F755C">
        <w:t>45.837,13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D5B1B">
        <w:rPr>
          <w:lang w:val="hr-HR"/>
        </w:rPr>
        <w:t>09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CE4" w:rsidP="007F64E0" w:rsidR="00955CE4">
      <w:r>
        <w:separator/>
      </w:r>
    </w:p>
  </w:endnote>
  <w:endnote w:id="0" w:type="continuationSeparator">
    <w:p w:rsidRDefault="00955CE4" w:rsidP="007F64E0" w:rsidR="00955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CE4" w:rsidP="007F64E0" w:rsidR="00955CE4">
      <w:r>
        <w:separator/>
      </w:r>
    </w:p>
  </w:footnote>
  <w:footnote w:id="0" w:type="continuationSeparator">
    <w:p w:rsidRDefault="00955CE4" w:rsidP="007F64E0" w:rsidR="00955C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B323A" w:rsidRPr="00CB323A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9F755C">
      <w:rPr>
        <w:lang w:val="hr-HR"/>
      </w:rPr>
      <w:t>St-693/15-4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5B1B"/>
    <w:rsid w:val="001E274D"/>
    <w:rsid w:val="001E50A7"/>
    <w:rsid w:val="001E5159"/>
    <w:rsid w:val="001F3DEA"/>
    <w:rsid w:val="001F7BE8"/>
    <w:rsid w:val="0020506B"/>
    <w:rsid w:val="00210268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2BC2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066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5CE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55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323A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4A5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4310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St-693/2015</izvorni_sadrzaj>
    <derivirana_varijabla naziv="DomainObject.Predmet.OznakaBroj_1">St-693/2015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TIMMIK, društvo s ograničenom odgovornošću za proizvodnju</izvorni_sadrzaj>
    <derivirana_varijabla naziv="DomainObject.Predmet.ProtustrankaFormated_1">  TIMMIK, društvo s ograničenom odgovornošću za proizvodnju</derivirana_varijabla>
  </DomainObject.Predmet.ProtustrankaFormated>
  <DomainObject.Predmet.ProtustrankaFormatedOIB>
    <izvorni_sadrzaj>  TIMMIK, društvo s ograničenom odgovornošću za proizvodnju, OIB 02462532963</izvorni_sadrzaj>
    <derivirana_varijabla naziv="DomainObject.Predmet.ProtustrankaFormatedOIB_1">  TIMMIK, društvo s ograničenom odgovornošću za proizvodnju, OIB 02462532963</derivirana_varijabla>
  </DomainObject.Predmet.ProtustrankaFormatedOIB>
  <DomainObject.Predmet.ProtustrankaFormatedWithAdress>
    <izvorni_sadrzaj> TIMMIK, društvo s ograničenom odgovornošću za proizvodnju, Savska Ves, Radnička 90, 40000 Čakovec</izvorni_sadrzaj>
    <derivirana_varijabla naziv="DomainObject.Predmet.ProtustrankaFormatedWithAdress_1"> TIMMIK, društvo s ograničenom odgovornošću za proizvodnju, Savska Ves, Radnička 90, 40000 Čakovec</derivirana_varijabla>
  </DomainObject.Predmet.ProtustrankaFormatedWithAdress>
  <DomainObject.Predmet.ProtustrankaFormatedWithAdressOIB>
    <izvorni_sadrzaj> TIMMIK, društvo s ograničenom odgovornošću za proizvodnju, OIB 02462532963, Savska Ves, Radnička 90, 40000 Čakovec</izvorni_sadrzaj>
    <derivirana_varijabla naziv="DomainObject.Predmet.ProtustrankaFormatedWithAdressOIB_1"> TIMMIK, društvo s ograničenom odgovornošću za proizvodnju, OIB 02462532963, Savska Ves, Radnička 90, 40000 Čakovec</derivirana_varijabla>
  </DomainObject.Predmet.ProtustrankaFormatedWithAdressOIB>
  <DomainObject.Predmet.ProtustrankaWithAdress>
    <izvorni_sadrzaj>TIMMIK, društvo s ograničenom odgovornošću za proizvodnju Savska Ves, Radnička 90, 40000 Čakovec</izvorni_sadrzaj>
    <derivirana_varijabla naziv="DomainObject.Predmet.ProtustrankaWithAdress_1">TIMMIK, društvo s ograničenom odgovornošću za proizvodnju Savska Ves, Radnička 90, 40000 Čakovec</derivirana_varijabla>
  </DomainObject.Predmet.ProtustrankaWithAdress>
  <DomainObject.Predmet.ProtustrankaWithAdressOIB>
    <izvorni_sadrzaj>TIMMIK, društvo s ograničenom odgovornošću za proizvodnju, OIB 02462532963, Savska Ves, Radnička 90, 40000 Čakovec</izvorni_sadrzaj>
    <derivirana_varijabla naziv="DomainObject.Predmet.ProtustrankaWithAdressOIB_1">TIMMIK, društvo s ograničenom odgovornošću za proizvodnju, OIB 02462532963, Savska Ves, Radnička 90, 40000 Čakovec</derivirana_varijabla>
  </DomainObject.Predmet.ProtustrankaWithAdressOIB>
  <DomainObject.Predmet.ProtustrankaNazivFormated>
    <izvorni_sadrzaj>TIMMIK, društvo s ograničenom odgovornošću za proizvodnju</izvorni_sadrzaj>
    <derivirana_varijabla naziv="DomainObject.Predmet.ProtustrankaNazivFormated_1">TIMMIK, društvo s ograničenom odgovornošću za proizvodnju</derivirana_varijabla>
  </DomainObject.Predmet.ProtustrankaNazivFormated>
  <DomainObject.Predmet.ProtustrankaNazivFormatedOIB>
    <izvorni_sadrzaj>TIMMIK, društvo s ograničenom odgovornošću za proizvodnju, OIB 02462532963</izvorni_sadrzaj>
    <derivirana_varijabla naziv="DomainObject.Predmet.ProtustrankaNazivFormatedOIB_1">TIMMIK, društvo s ograničenom odgovornošću za proizvodnju, OIB 02462532963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45837.13</izvorni_sadrzaj>
    <derivirana_varijabla naziv="DomainObject.Predmet.TrenutnaVrijednost_1">45837.13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TIMMIK, društvo s ograničenom odgovornošću za proizvodnju</item>
    </izvorni_sadrzaj>
    <derivirana_varijabla naziv="DomainObject.Predmet.ProtuStrankaListFormated_1">
      <item>TIMMIK, društvo s ograničenom odgovornošću za proizvodnju</item>
    </derivirana_varijabla>
  </DomainObject.Predmet.ProtuStrankaListFormated>
  <DomainObject.Predmet.ProtuStrankaListFormatedOIB>
    <izvorni_sadrzaj>
      <item>TIMMIK, društvo s ograničenom odgovornošću za proizvodnju, OIB 02462532963</item>
    </izvorni_sadrzaj>
    <derivirana_varijabla naziv="DomainObject.Predmet.ProtuStrankaListFormatedOIB_1">
      <item>TIMMIK, društvo s ograničenom odgovornošću za proizvodnju, OIB 02462532963</item>
    </derivirana_varijabla>
  </DomainObject.Predmet.ProtuStrankaListFormatedOIB>
  <DomainObject.Predmet.ProtuStrankaListFormatedWithAdress>
    <izvorni_sadrzaj>
      <item>TIMMIK, društvo s ograničenom odgovornošću za proizvodnju, Savska Ves, Radnička 90, 40000 Čakovec</item>
    </izvorni_sadrzaj>
    <derivirana_varijabla naziv="DomainObject.Predmet.ProtuStrankaListFormatedWithAdress_1">
      <item>TIMMIK, društvo s ograničenom odgovornošću za proizvodnju, Savska Ves, Radnička 90, 40000 Čakovec</item>
    </derivirana_varijabla>
  </DomainObject.Predmet.ProtuStrankaListFormatedWithAdress>
  <DomainObject.Predmet.ProtuStrankaListFormatedWithAdressOIB>
    <izvorni_sadrzaj>
      <item>TIMMIK, društvo s ograničenom odgovornošću za proizvodnju, OIB 02462532963, Savska Ves, Radnička 90, 40000 Čakovec</item>
    </izvorni_sadrzaj>
    <derivirana_varijabla naziv="DomainObject.Predmet.ProtuStrankaListFormatedWithAdressOIB_1">
      <item>TIMMIK, društvo s ograničenom odgovornošću za proizvodnju, OIB 02462532963, Savska Ves, Radnička 90, 40000 Čakovec</item>
    </derivirana_varijabla>
  </DomainObject.Predmet.ProtuStrankaListFormatedWithAdressOIB>
  <DomainObject.Predmet.ProtuStrankaListNazivFormated>
    <izvorni_sadrzaj>
      <item>TIMMIK, društvo s ograničenom odgovornošću za proizvodnju</item>
    </izvorni_sadrzaj>
    <derivirana_varijabla naziv="DomainObject.Predmet.ProtuStrankaListNazivFormated_1">
      <item>TIMMIK, društvo s ograničenom odgovornošću za proizvodnju</item>
    </derivirana_varijabla>
  </DomainObject.Predmet.ProtuStrankaListNazivFormated>
  <DomainObject.Predmet.ProtuStrankaListNazivFormatedOIB>
    <izvorni_sadrzaj>
      <item>TIMMIK, društvo s ograničenom odgovornošću za proizvodnju, OIB 02462532963</item>
    </izvorni_sadrzaj>
    <derivirana_varijabla naziv="DomainObject.Predmet.ProtuStrankaListNazivFormatedOIB_1">
      <item>TIMMIK, društvo s ograničenom odgovornošću za proizvodnju, OIB 02462532963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TIMMIK, društvo s ograničenom odgovornošću za proizvodnju</izvorni_sadrzaj>
    <derivirana_varijabla naziv="DomainObject.Predmet.ProtustrankaIDrugi_1">TIMMIK, društvo s ograničenom odgovornošću za proizvodnju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TIMMIK, društvo s ograničenom odgovornošću za proizvodnju, OIB 02462532963, Savska Ves, Radnička 90, 40000 Čakovec</izvorni_sadrzaj>
    <derivirana_varijabla naziv="DomainObject.Predmet.ProtustrankaIDrugiAdressOIB_1">TIMMIK, društvo s ograničenom odgovornošću za proizvodnju, OIB 02462532963, Savska Ves, Radnička 90,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TIMMIK, društvo s ograničenom odgovornošću za proizvodnju</item>
      <item>e-Oglasna</item>
      <item>Sudski registar</item>
    </izvorni_sadrzaj>
    <derivirana_varijabla naziv="DomainObject.Predmet.SudioniciListNaziv_1">
      <item>Financijska agencija</item>
      <item>TIMMIK, društvo s ograničenom odgovornošću za proizvodnju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TIMMIK, društvo s ograničenom odgovornošću za proizvodnju, OIB 02462532963, Savska Ves, Radnička 90,40000 Čakovec</item>
      <item>e-Oglasna</item>
      <item>Sudski registar</item>
    </izvorni_sadrzaj>
    <derivirana_varijabla naziv="DomainObject.Predmet.SudioniciListAdressOIB_1">
      <item>Financijska agencija, OIB 85821130368, A.Cesarca 2,42000 Varaždin</item>
      <item>TIMMIK, društvo s ograničenom odgovornošću za proizvodnju, OIB 02462532963, Savska Ves, Radnička 90,40000 Čakovec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02462532963</item>
      <item>, OIB null</item>
    </izvorni_sadrzaj>
    <derivirana_varijabla naziv="DomainObject.Predmet.SudioniciListNazivOIB_1">
      <item>, OIB null</item>
      <item>, OIB 85821130368</item>
      <item>, OIB 02462532963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470</properties:Words>
  <properties:Characters>2531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2015-11-09T08:24:00Z</dcterms:created>
  <dc:creator>user</dc:creator>
  <cp:lastModifiedBy>Marko Makaj</cp:lastModifiedBy>
  <cp:lastPrinted>2015-11-09T08:24:00Z</cp:lastPrinted>
  <dcterms:modified xmlns:xsi="http://www.w3.org/2001/XMLSchema-instance" xsi:type="dcterms:W3CDTF">2015-11-09T08:25:00Z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