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d634" w14:paraId="a91d634" w:rsidRDefault="00842CED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550F6A">
        <w:rPr>
          <w:rFonts w:cs="Times New Roman" w:eastAsia="Times New Roman" w:hAnsi="Times New Roman" w:ascii="Times New Roman"/>
          <w:sz w:val="24"/>
          <w:szCs w:val="24"/>
          <w:lang w:eastAsia="hr-HR"/>
        </w:rPr>
        <w:t>825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550F6A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550F6A">
        <w:rPr>
          <w:szCs w:val="24"/>
        </w:rPr>
        <w:t>4</w:t>
      </w:r>
      <w:r w:rsidR="00AC3186">
        <w:rPr>
          <w:szCs w:val="24"/>
        </w:rPr>
        <w:t xml:space="preserve">. prosinca </w:t>
      </w:r>
      <w:r w:rsidR="006077EA">
        <w:rPr>
          <w:szCs w:val="24"/>
        </w:rPr>
        <w:t>2015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550F6A">
        <w:rPr>
          <w:szCs w:val="24"/>
        </w:rPr>
        <w:t>PROVIDENTIA j.d.o.o. za ugostiteljstvo i trgovinu, Zadar, Andrije Hebranga 12, OIB: 61139322413</w:t>
      </w:r>
      <w:r w:rsidR="001A29CC">
        <w:rPr>
          <w:szCs w:val="24"/>
        </w:rPr>
        <w:t>,</w:t>
      </w:r>
      <w:r>
        <w:rPr>
          <w:szCs w:val="24"/>
        </w:rPr>
        <w:t xml:space="preserve"> </w:t>
      </w:r>
      <w:r w:rsidR="006077EA">
        <w:rPr>
          <w:szCs w:val="24"/>
        </w:rPr>
        <w:t xml:space="preserve">8. studenoga </w:t>
      </w:r>
      <w:r>
        <w:rPr>
          <w:szCs w:val="24"/>
        </w:rPr>
        <w:t xml:space="preserve">2016. </w:t>
      </w:r>
    </w:p>
    <w:p w:rsidRDefault="00842CED" w:rsidP="00842CED" w:rsidR="00842CED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8. studenoga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842CED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C26D4C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D4C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C6149"/>
    <w:rsid w:val="001A29CC"/>
    <w:rsid w:val="001D3ABE"/>
    <w:rsid w:val="002B529A"/>
    <w:rsid w:val="00305496"/>
    <w:rsid w:val="0039761F"/>
    <w:rsid w:val="00550F6A"/>
    <w:rsid w:val="00597FEB"/>
    <w:rsid w:val="006077EA"/>
    <w:rsid w:val="00626C11"/>
    <w:rsid w:val="00717ABC"/>
    <w:rsid w:val="00726CB3"/>
    <w:rsid w:val="007A6989"/>
    <w:rsid w:val="008032B7"/>
    <w:rsid w:val="00842CED"/>
    <w:rsid w:val="00902CC7"/>
    <w:rsid w:val="00AC3186"/>
    <w:rsid w:val="00C26D4C"/>
    <w:rsid w:val="00CE175F"/>
    <w:rsid w:val="00D137BD"/>
    <w:rsid w:val="00E7355A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C26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D4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26D4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26D4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26D4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C26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D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26D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26D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26D4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St-825/2015</izvorni_sadrzaj>
    <derivirana_varijabla naziv="DomainObject.Predmet.OznakaBroj_1">St-825/2015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PROVIDENTIA j.d.o.o. za ugostiteljstvo i trgovinu</izvorni_sadrzaj>
    <derivirana_varijabla naziv="DomainObject.Predmet.ProtustrankaFormated_1">  PROVIDENTIA j.d.o.o. za ugostiteljstvo i trgovinu</derivirana_varijabla>
  </DomainObject.Predmet.ProtustrankaFormated>
  <DomainObject.Predmet.ProtustrankaFormatedOIB>
    <izvorni_sadrzaj>  PROVIDENTIA j.d.o.o. za ugostiteljstvo i trgovinu, OIB 61139322413</izvorni_sadrzaj>
    <derivirana_varijabla naziv="DomainObject.Predmet.ProtustrankaFormatedOIB_1">  PROVIDENTIA j.d.o.o. za ugostiteljstvo i trgovinu, OIB 61139322413</derivirana_varijabla>
  </DomainObject.Predmet.ProtustrankaFormatedOIB>
  <DomainObject.Predmet.ProtustrankaFormatedWithAdress>
    <izvorni_sadrzaj> PROVIDENTIA j.d.o.o. za ugostiteljstvo i trgovinu, Andrije Hebranga 12, 23000 Zadar</izvorni_sadrzaj>
    <derivirana_varijabla naziv="DomainObject.Predmet.ProtustrankaFormatedWithAdress_1"> PROVIDENTIA j.d.o.o. za ugostiteljstvo i trgovinu, Andrije Hebranga 12, 23000 Zadar</derivirana_varijabla>
  </DomainObject.Predmet.ProtustrankaFormatedWithAdress>
  <DomainObject.Predmet.ProtustrankaFormatedWithAdressOIB>
    <izvorni_sadrzaj> PROVIDENTIA j.d.o.o. za ugostiteljstvo i trgovinu, OIB 61139322413, Andrije Hebranga 12, 23000 Zadar</izvorni_sadrzaj>
    <derivirana_varijabla naziv="DomainObject.Predmet.ProtustrankaFormatedWithAdressOIB_1"> PROVIDENTIA j.d.o.o. za ugostiteljstvo i trgovinu, OIB 61139322413, Andrije Hebranga 12, 23000 Zadar</derivirana_varijabla>
  </DomainObject.Predmet.ProtustrankaFormatedWithAdressOIB>
  <DomainObject.Predmet.ProtustrankaWithAdress>
    <izvorni_sadrzaj>PROVIDENTIA j.d.o.o. za ugostiteljstvo i trgovinu Andrije Hebranga 12, 23000 Zadar</izvorni_sadrzaj>
    <derivirana_varijabla naziv="DomainObject.Predmet.ProtustrankaWithAdress_1">PROVIDENTIA j.d.o.o. za ugostiteljstvo i trgovinu Andrije Hebranga 12, 23000 Zadar</derivirana_varijabla>
  </DomainObject.Predmet.ProtustrankaWithAdress>
  <DomainObject.Predmet.ProtustrankaWithAdressOIB>
    <izvorni_sadrzaj>PROVIDENTIA j.d.o.o. za ugostiteljstvo i trgovinu, OIB 61139322413, Andrije Hebranga 12, 23000 Zadar</izvorni_sadrzaj>
    <derivirana_varijabla naziv="DomainObject.Predmet.ProtustrankaWithAdressOIB_1">PROVIDENTIA j.d.o.o. za ugostiteljstvo i trgovinu, OIB 61139322413, Andrije Hebranga 12, 23000 Zadar</derivirana_varijabla>
  </DomainObject.Predmet.ProtustrankaWithAdressOIB>
  <DomainObject.Predmet.ProtustrankaNazivFormated>
    <izvorni_sadrzaj>PROVIDENTIA j.d.o.o. za ugostiteljstvo i trgovinu</izvorni_sadrzaj>
    <derivirana_varijabla naziv="DomainObject.Predmet.ProtustrankaNazivFormated_1">PROVIDENTIA j.d.o.o. za ugostiteljstvo i trgovinu</derivirana_varijabla>
  </DomainObject.Predmet.ProtustrankaNazivFormated>
  <DomainObject.Predmet.ProtustrankaNazivFormatedOIB>
    <izvorni_sadrzaj>PROVIDENTIA j.d.o.o. za ugostiteljstvo i trgovinu, OIB 61139322413</izvorni_sadrzaj>
    <derivirana_varijabla naziv="DomainObject.Predmet.ProtustrankaNazivFormatedOIB_1">PROVIDENTIA j.d.o.o. za ugostiteljstvo i trgovinu, OIB 61139322413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20515.67</izvorni_sadrzaj>
    <derivirana_varijabla naziv="DomainObject.Predmet.TrenutnaVrijednost_1">20515.67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PROVIDENTIA j.d.o.o. za ugostiteljstvo i trgovinu</item>
    </izvorni_sadrzaj>
    <derivirana_varijabla naziv="DomainObject.Predmet.ProtuStrankaListFormated_1">
      <item>PROVIDENTIA j.d.o.o. za ugostiteljstvo i trgovinu</item>
    </derivirana_varijabla>
  </DomainObject.Predmet.ProtuStrankaListFormated>
  <DomainObject.Predmet.ProtuStrankaListFormatedOIB>
    <izvorni_sadrzaj>
      <item>PROVIDENTIA j.d.o.o. za ugostiteljstvo i trgovinu, OIB 61139322413</item>
    </izvorni_sadrzaj>
    <derivirana_varijabla naziv="DomainObject.Predmet.ProtuStrankaListFormatedOIB_1">
      <item>PROVIDENTIA j.d.o.o. za ugostiteljstvo i trgovinu, OIB 61139322413</item>
    </derivirana_varijabla>
  </DomainObject.Predmet.ProtuStrankaListFormatedOIB>
  <DomainObject.Predmet.ProtuStrankaListFormatedWithAdress>
    <izvorni_sadrzaj>
      <item>PROVIDENTIA j.d.o.o. za ugostiteljstvo i trgovinu, Andrije Hebranga 12, 23000 Zadar</item>
    </izvorni_sadrzaj>
    <derivirana_varijabla naziv="DomainObject.Predmet.ProtuStrankaListFormatedWithAdress_1">
      <item>PROVIDENTIA j.d.o.o. za ugostiteljstvo i trgovinu, Andrije Hebranga 12, 23000 Zadar</item>
    </derivirana_varijabla>
  </DomainObject.Predmet.ProtuStrankaListFormatedWithAdress>
  <DomainObject.Predmet.ProtuStrankaListFormatedWithAdressOIB>
    <izvorni_sadrzaj>
      <item>PROVIDENTIA j.d.o.o. za ugostiteljstvo i trgovinu, OIB 61139322413, Andrije Hebranga 12, 23000 Zadar</item>
    </izvorni_sadrzaj>
    <derivirana_varijabla naziv="DomainObject.Predmet.ProtuStrankaListFormatedWithAdressOIB_1">
      <item>PROVIDENTIA j.d.o.o. za ugostiteljstvo i trgovinu, OIB 61139322413, Andrije Hebranga 12, 23000 Zadar</item>
    </derivirana_varijabla>
  </DomainObject.Predmet.ProtuStrankaListFormatedWithAdressOIB>
  <DomainObject.Predmet.ProtuStrankaListNazivFormated>
    <izvorni_sadrzaj>
      <item>PROVIDENTIA j.d.o.o. za ugostiteljstvo i trgovinu</item>
    </izvorni_sadrzaj>
    <derivirana_varijabla naziv="DomainObject.Predmet.ProtuStrankaListNazivFormated_1">
      <item>PROVIDENTIA j.d.o.o. za ugostiteljstvo i trgovinu</item>
    </derivirana_varijabla>
  </DomainObject.Predmet.ProtuStrankaListNazivFormated>
  <DomainObject.Predmet.ProtuStrankaListNazivFormatedOIB>
    <izvorni_sadrzaj>
      <item>PROVIDENTIA j.d.o.o. za ugostiteljstvo i trgovinu, OIB 61139322413</item>
    </izvorni_sadrzaj>
    <derivirana_varijabla naziv="DomainObject.Predmet.ProtuStrankaListNazivFormatedOIB_1">
      <item>PROVIDENTIA j.d.o.o. za ugostiteljstvo i trgovinu, OIB 61139322413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PROVIDENTIA j.d.o.o. za ugostiteljstvo i trgovinu</izvorni_sadrzaj>
    <derivirana_varijabla naziv="DomainObject.Predmet.ProtustrankaIDrugi_1">PROVIDENTIA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PROVIDENTIA j.d.o.o. za ugostiteljstvo i trgovinu, OIB 61139322413, Andrije Hebranga 12, 23000 Zadar</izvorni_sadrzaj>
    <derivirana_varijabla naziv="DomainObject.Predmet.ProtustrankaIDrugiAdressOIB_1">PROVIDENTIA j.d.o.o. za ugostiteljstvo i trgovinu, OIB 61139322413, Andrije Hebranga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PROVIDENTIA j.d.o.o. za ugostiteljstvo i trgovinu</item>
    </izvorni_sadrzaj>
    <derivirana_varijabla naziv="DomainObject.Predmet.SudioniciListNaziv_1">
      <item>FINA</item>
      <item>PROVIDENTIA j.d.o.o. za ugostiteljstvo i trgovinu</item>
    </derivirana_varijabla>
  </DomainObject.Predmet.SudioniciListNaziv>
  <DomainObject.Predmet.SudioniciListAdressOIB>
    <izvorni_sadrzaj>
      <item>FINA, OIB 85821130368</item>
      <item>PROVIDENTIA j.d.o.o. za ugostiteljstvo i trgovinu, OIB 61139322413, Andrije Hebranga 12,23000 Zadar</item>
    </izvorni_sadrzaj>
    <derivirana_varijabla naziv="DomainObject.Predmet.SudioniciListAdressOIB_1">
      <item>FINA, OIB 85821130368</item>
      <item>PROVIDENTIA j.d.o.o. za ugostiteljstvo i trgovinu, OIB 61139322413, Andrije Hebranga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61139322413</item>
    </izvorni_sadrzaj>
    <derivirana_varijabla naziv="DomainObject.Predmet.SudioniciListNazivOIB_1">
      <item>, OIB 85821130368</item>
      <item>, OIB 61139322413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1034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2016-11-08T10:00:00Z</dcterms:created>
  <dc:creator>Tina Grgas</dc:creator>
  <cp:lastModifiedBy>Martina Kalmeta</cp:lastModifiedBy>
  <cp:lastPrinted>2016-11-08T09:37:00Z</cp:lastPrinted>
  <dcterms:modified xmlns:xsi="http://www.w3.org/2001/XMLSchema-instance" xsi:type="dcterms:W3CDTF">2016-11-08T10:03:00Z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