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e3b8" w14:paraId="d46e3b8" w:rsidRDefault="008A15AF" w:rsidP="008A15AF" w:rsidR="008A15AF" w:rsidRPr="008A15AF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8A15AF">
        <w:rPr>
          <w:sz w:val="24"/>
          <w:szCs w:val="24"/>
        </w:rPr>
        <w:t>8 St-99/13-6</w:t>
      </w:r>
    </w:p>
    <w:p w:rsidRDefault="002261E2" w:rsidP="00FD0757" w:rsidR="002261E2" w:rsidRPr="00BC44BE">
      <w:pPr>
        <w:rPr>
          <w:sz w:val="24"/>
          <w:szCs w:val="24"/>
        </w:rPr>
      </w:pPr>
    </w:p>
    <w:p w:rsidRDefault="00210564" w:rsidP="00FD0757" w:rsidR="00210564" w:rsidRPr="00BC44BE">
      <w:pPr>
        <w:rPr>
          <w:sz w:val="24"/>
          <w:szCs w:val="24"/>
        </w:rPr>
      </w:pPr>
    </w:p>
    <w:p w:rsidRDefault="002261E2" w:rsidP="00FD0757" w:rsidR="002261E2" w:rsidRPr="00BC44BE">
      <w:pPr>
        <w:rPr>
          <w:sz w:val="24"/>
          <w:szCs w:val="24"/>
        </w:rPr>
      </w:pPr>
    </w:p>
    <w:p w:rsidRDefault="00D15DDE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93E9F" w:rsidP="002C6303" w:rsidR="00E93E9F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E25754" w:rsidP="00E25754" w:rsidR="002C630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Trgovački sud u Rijeci po</w:t>
      </w:r>
      <w:r w:rsidRPr="00FB06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stečajnoj sutkinji Emi Brdovčak, odlučujući </w:t>
      </w:r>
      <w:r w:rsidR="00B372F3">
        <w:rPr>
          <w:sz w:val="24"/>
          <w:szCs w:val="24"/>
        </w:rPr>
        <w:t xml:space="preserve">u postupku </w:t>
      </w:r>
      <w:r w:rsidR="00301E41">
        <w:rPr>
          <w:sz w:val="24"/>
          <w:szCs w:val="24"/>
        </w:rPr>
        <w:t>po</w:t>
      </w:r>
      <w:r w:rsidR="007F3086">
        <w:rPr>
          <w:sz w:val="24"/>
          <w:szCs w:val="24"/>
        </w:rPr>
        <w:t>vodom prijedloga predlagateljice FINANCIJSKE AGENCIJE (dalje: FINA)</w:t>
      </w:r>
      <w:r w:rsidR="00301E41">
        <w:rPr>
          <w:sz w:val="24"/>
          <w:szCs w:val="24"/>
        </w:rPr>
        <w:t xml:space="preserve">, </w:t>
      </w:r>
      <w:r w:rsidR="00184D51">
        <w:rPr>
          <w:sz w:val="24"/>
          <w:szCs w:val="24"/>
        </w:rPr>
        <w:t xml:space="preserve">za otvaranje stečajnog postupka </w:t>
      </w:r>
      <w:r>
        <w:rPr>
          <w:sz w:val="24"/>
          <w:szCs w:val="24"/>
        </w:rPr>
        <w:t xml:space="preserve">nad </w:t>
      </w:r>
      <w:r w:rsidR="00AF45AE">
        <w:rPr>
          <w:sz w:val="24"/>
          <w:szCs w:val="24"/>
        </w:rPr>
        <w:t>dužnikom</w:t>
      </w:r>
      <w:r w:rsidR="00937A51">
        <w:rPr>
          <w:sz w:val="24"/>
          <w:szCs w:val="24"/>
        </w:rPr>
        <w:t xml:space="preserve"> PRERADA PAPIRA d.o.o. Rijeka, Blažićevo 6/a, OIB: 13737791632</w:t>
      </w:r>
      <w:r w:rsidR="007F3086">
        <w:rPr>
          <w:sz w:val="24"/>
          <w:szCs w:val="24"/>
        </w:rPr>
        <w:t xml:space="preserve"> (prije ARCUS PRERADA d.o.o. Rijeka), 25</w:t>
      </w:r>
      <w:r w:rsidR="006819E5">
        <w:rPr>
          <w:sz w:val="24"/>
          <w:szCs w:val="24"/>
        </w:rPr>
        <w:t xml:space="preserve">. </w:t>
      </w:r>
      <w:r w:rsidR="007F3086">
        <w:rPr>
          <w:sz w:val="24"/>
          <w:szCs w:val="24"/>
        </w:rPr>
        <w:t>srpnja 2016</w:t>
      </w:r>
      <w:r w:rsidR="006819E5">
        <w:rPr>
          <w:sz w:val="24"/>
          <w:szCs w:val="24"/>
        </w:rPr>
        <w:t>.</w:t>
      </w:r>
      <w:r w:rsidR="00301E41">
        <w:rPr>
          <w:sz w:val="24"/>
          <w:szCs w:val="24"/>
        </w:rPr>
        <w:t xml:space="preserve">, </w:t>
      </w:r>
    </w:p>
    <w:p w:rsidRDefault="00301E41" w:rsidP="00E25754" w:rsidR="00301E41" w:rsidRPr="00FB0658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B372F3" w:rsidP="00E25754" w:rsidR="00B372F3">
      <w:pPr>
        <w:jc w:val="center"/>
        <w:rPr>
          <w:sz w:val="24"/>
          <w:szCs w:val="24"/>
        </w:rPr>
      </w:pPr>
    </w:p>
    <w:p w:rsidRDefault="00B372F3" w:rsidP="007F3086" w:rsidR="00B372F3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7F3086">
        <w:rPr>
          <w:sz w:val="24"/>
          <w:szCs w:val="24"/>
        </w:rPr>
        <w:t xml:space="preserve">Nastavlja se postupak u ovoj pravnoj stvari. </w:t>
      </w:r>
    </w:p>
    <w:p w:rsidRDefault="007F3086" w:rsidP="007F3086" w:rsidR="007F3086" w:rsidRPr="007F3086">
      <w:pPr>
        <w:ind w:left="720"/>
        <w:jc w:val="both"/>
        <w:rPr>
          <w:sz w:val="24"/>
          <w:szCs w:val="24"/>
        </w:rPr>
      </w:pPr>
    </w:p>
    <w:p w:rsidRDefault="007F3086" w:rsidP="007F3086" w:rsidR="007F3086" w:rsidRPr="007F3086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Postupak će se nastaviti pod novim poslovnim brojem.</w:t>
      </w:r>
    </w:p>
    <w:p w:rsidRDefault="00AF45AE" w:rsidP="00912A2D" w:rsidR="00AF45AE">
      <w:pPr>
        <w:ind w:firstLine="360"/>
        <w:jc w:val="both"/>
        <w:rPr>
          <w:sz w:val="24"/>
          <w:szCs w:val="24"/>
        </w:rPr>
      </w:pPr>
    </w:p>
    <w:p w:rsidRDefault="00AF45AE" w:rsidP="00AF45AE" w:rsidR="00AF45AE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F45AE" w:rsidP="00E25754" w:rsidR="00AF45AE">
      <w:pPr>
        <w:ind w:left="360"/>
        <w:jc w:val="both"/>
        <w:rPr>
          <w:sz w:val="24"/>
          <w:szCs w:val="24"/>
        </w:rPr>
      </w:pPr>
    </w:p>
    <w:p w:rsidRDefault="00AF45AE" w:rsidP="00912A2D" w:rsidR="006819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372F3">
        <w:rPr>
          <w:sz w:val="24"/>
          <w:szCs w:val="24"/>
        </w:rPr>
        <w:t xml:space="preserve">Rješenjem ovog suda </w:t>
      </w:r>
      <w:r w:rsidR="007F3086">
        <w:rPr>
          <w:sz w:val="24"/>
          <w:szCs w:val="24"/>
        </w:rPr>
        <w:t>poslovni broj St- 99/13-4 od 15</w:t>
      </w:r>
      <w:r w:rsidR="006819E5">
        <w:rPr>
          <w:sz w:val="24"/>
          <w:szCs w:val="24"/>
        </w:rPr>
        <w:t xml:space="preserve">. </w:t>
      </w:r>
      <w:r w:rsidR="00817C6D">
        <w:rPr>
          <w:sz w:val="24"/>
          <w:szCs w:val="24"/>
        </w:rPr>
        <w:t>p</w:t>
      </w:r>
      <w:r w:rsidR="006819E5">
        <w:rPr>
          <w:sz w:val="24"/>
          <w:szCs w:val="24"/>
        </w:rPr>
        <w:t xml:space="preserve">rosinca 2014. </w:t>
      </w:r>
      <w:r w:rsidR="00817C6D">
        <w:rPr>
          <w:sz w:val="24"/>
          <w:szCs w:val="24"/>
        </w:rPr>
        <w:t>u</w:t>
      </w:r>
      <w:r w:rsidR="006819E5">
        <w:rPr>
          <w:sz w:val="24"/>
          <w:szCs w:val="24"/>
        </w:rPr>
        <w:t xml:space="preserve">tvrđeno je da je ovaj postupak prekinut </w:t>
      </w:r>
      <w:r w:rsidR="00301E41">
        <w:rPr>
          <w:sz w:val="24"/>
          <w:szCs w:val="24"/>
        </w:rPr>
        <w:t xml:space="preserve">te je riješeno da će se postupak nastaviti nakon pravomoćne odluke </w:t>
      </w:r>
      <w:r w:rsidR="00B372F3">
        <w:rPr>
          <w:sz w:val="24"/>
          <w:szCs w:val="24"/>
        </w:rPr>
        <w:t xml:space="preserve">o </w:t>
      </w:r>
      <w:r w:rsidR="007F3086">
        <w:rPr>
          <w:sz w:val="24"/>
          <w:szCs w:val="24"/>
        </w:rPr>
        <w:t>prijedlozima</w:t>
      </w:r>
      <w:r w:rsidR="006819E5">
        <w:rPr>
          <w:sz w:val="24"/>
          <w:szCs w:val="24"/>
        </w:rPr>
        <w:t xml:space="preserve"> za otvaranje stečajnog po</w:t>
      </w:r>
      <w:r w:rsidR="007F3086">
        <w:rPr>
          <w:sz w:val="24"/>
          <w:szCs w:val="24"/>
        </w:rPr>
        <w:t>stupka nad dužnikom koji se vode</w:t>
      </w:r>
      <w:r w:rsidR="006819E5">
        <w:rPr>
          <w:sz w:val="24"/>
          <w:szCs w:val="24"/>
        </w:rPr>
        <w:t xml:space="preserve"> pred ovim sudom pod poslovnim brojem St-</w:t>
      </w:r>
      <w:r w:rsidR="004B2006">
        <w:rPr>
          <w:sz w:val="24"/>
          <w:szCs w:val="24"/>
        </w:rPr>
        <w:t>62/13</w:t>
      </w:r>
      <w:r w:rsidR="007F3086">
        <w:rPr>
          <w:sz w:val="24"/>
          <w:szCs w:val="24"/>
        </w:rPr>
        <w:t xml:space="preserve"> i St-64/13</w:t>
      </w:r>
      <w:r w:rsidR="006819E5">
        <w:rPr>
          <w:sz w:val="24"/>
          <w:szCs w:val="24"/>
        </w:rPr>
        <w:t xml:space="preserve">. </w:t>
      </w:r>
    </w:p>
    <w:p w:rsidRDefault="00301E41" w:rsidP="00912A2D" w:rsidR="00301E41">
      <w:pPr>
        <w:jc w:val="both"/>
        <w:rPr>
          <w:sz w:val="24"/>
          <w:szCs w:val="24"/>
        </w:rPr>
      </w:pPr>
    </w:p>
    <w:p w:rsidRDefault="00B372F3" w:rsidP="00912A2D" w:rsidR="006819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F3086">
        <w:rPr>
          <w:sz w:val="24"/>
          <w:szCs w:val="24"/>
        </w:rPr>
        <w:t xml:space="preserve">U predmetu koji se vodio pod poslovnim brojem St-62/13 sud je </w:t>
      </w:r>
      <w:r w:rsidR="004B2006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4B2006">
        <w:rPr>
          <w:sz w:val="24"/>
          <w:szCs w:val="24"/>
        </w:rPr>
        <w:t xml:space="preserve"> rujna 2015.</w:t>
      </w:r>
      <w:r>
        <w:rPr>
          <w:sz w:val="24"/>
          <w:szCs w:val="24"/>
        </w:rPr>
        <w:t xml:space="preserve"> donio rješenje poslovni broj St-</w:t>
      </w:r>
      <w:r w:rsidR="004B2006">
        <w:rPr>
          <w:sz w:val="24"/>
          <w:szCs w:val="24"/>
        </w:rPr>
        <w:t xml:space="preserve">62/13-29 </w:t>
      </w:r>
      <w:r>
        <w:rPr>
          <w:sz w:val="24"/>
          <w:szCs w:val="24"/>
        </w:rPr>
        <w:t>kojim je</w:t>
      </w:r>
      <w:r w:rsidR="004B2006">
        <w:rPr>
          <w:sz w:val="24"/>
          <w:szCs w:val="24"/>
        </w:rPr>
        <w:t xml:space="preserve"> odbio prijedlog predlagatelja Gorana Miljevića za otvaranje stečajnog postupka nad </w:t>
      </w:r>
      <w:r>
        <w:rPr>
          <w:sz w:val="24"/>
          <w:szCs w:val="24"/>
        </w:rPr>
        <w:t xml:space="preserve">ovim dužnikom te je navedeno rješenje postalo pravomoćno </w:t>
      </w:r>
      <w:r w:rsidR="004B2006">
        <w:rPr>
          <w:sz w:val="24"/>
          <w:szCs w:val="24"/>
        </w:rPr>
        <w:t>29</w:t>
      </w:r>
      <w:r>
        <w:rPr>
          <w:sz w:val="24"/>
          <w:szCs w:val="24"/>
        </w:rPr>
        <w:t xml:space="preserve">. </w:t>
      </w:r>
      <w:r w:rsidR="004B2006">
        <w:rPr>
          <w:sz w:val="24"/>
          <w:szCs w:val="24"/>
        </w:rPr>
        <w:t>rujna</w:t>
      </w:r>
      <w:r w:rsidR="006819E5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52721F">
        <w:rPr>
          <w:sz w:val="24"/>
          <w:szCs w:val="24"/>
        </w:rPr>
        <w:t xml:space="preserve"> </w:t>
      </w:r>
    </w:p>
    <w:p w:rsidRDefault="007F3086" w:rsidP="00912A2D" w:rsidR="007F3086">
      <w:pPr>
        <w:jc w:val="both"/>
        <w:rPr>
          <w:sz w:val="24"/>
          <w:szCs w:val="24"/>
        </w:rPr>
      </w:pPr>
    </w:p>
    <w:p w:rsidRDefault="007F3086" w:rsidP="007F3086" w:rsidR="007F308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predmetu koji se vodio pod poslovnim brojem St-64/13 (koji je kasnije dobio novi poslovni broj – St-250/15) sud je 15. travnja 2016. donio rješenje kojim je odbio prijedlog za otvaranje stečajnog postupka nad ovim dužnikom te je navedeno rješenje postalo pravomoćno 5. svibnja 2016. </w:t>
      </w:r>
    </w:p>
    <w:p w:rsidRDefault="006819E5" w:rsidP="00912A2D" w:rsidR="006819E5">
      <w:pPr>
        <w:jc w:val="both"/>
        <w:rPr>
          <w:sz w:val="24"/>
          <w:szCs w:val="24"/>
        </w:rPr>
      </w:pPr>
    </w:p>
    <w:p w:rsidRDefault="006819E5" w:rsidP="006819E5" w:rsidR="003C660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Pravomoćnošću</w:t>
      </w:r>
      <w:r w:rsidR="0052721F"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>rješenja donesen</w:t>
      </w:r>
      <w:r>
        <w:rPr>
          <w:sz w:val="24"/>
          <w:szCs w:val="24"/>
        </w:rPr>
        <w:t>og</w:t>
      </w:r>
      <w:r w:rsidR="003C660E">
        <w:rPr>
          <w:sz w:val="24"/>
          <w:szCs w:val="24"/>
        </w:rPr>
        <w:t xml:space="preserve"> povodom prije </w:t>
      </w:r>
      <w:r w:rsidR="00B372F3">
        <w:rPr>
          <w:sz w:val="24"/>
          <w:szCs w:val="24"/>
        </w:rPr>
        <w:t>zaprimljen</w:t>
      </w:r>
      <w:r w:rsidR="007F3086">
        <w:rPr>
          <w:sz w:val="24"/>
          <w:szCs w:val="24"/>
        </w:rPr>
        <w:t>ih</w:t>
      </w:r>
      <w:r w:rsidR="00B372F3">
        <w:rPr>
          <w:sz w:val="24"/>
          <w:szCs w:val="24"/>
        </w:rPr>
        <w:t xml:space="preserve"> prijedloga za otvaranje stečajnog postupka nad ovim dužnikom</w:t>
      </w:r>
      <w:r w:rsidR="003C660E">
        <w:rPr>
          <w:sz w:val="24"/>
          <w:szCs w:val="24"/>
        </w:rPr>
        <w:t>,</w:t>
      </w:r>
      <w:r w:rsidR="00B372F3">
        <w:rPr>
          <w:sz w:val="24"/>
          <w:szCs w:val="24"/>
        </w:rPr>
        <w:t xml:space="preserve"> </w:t>
      </w:r>
      <w:r w:rsidR="003C660E">
        <w:rPr>
          <w:sz w:val="24"/>
          <w:szCs w:val="24"/>
        </w:rPr>
        <w:t xml:space="preserve">riješeno je i prethodno pitanje o kojem ovisi dalje postupanje suda u ovom predmetu (čl. 12. st. 1. Zakona o parničnom postupku ("Narodne novine" broj 53/91, 91/92, 112/99, 88/01, 117/03, 88/05, 02/07, 84/08, 96/08, 123/08, 57/11, 148/11, 25/13; dalje ZPP). </w:t>
      </w:r>
    </w:p>
    <w:p w:rsidRDefault="003C660E" w:rsidP="00912A2D" w:rsidR="008A15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C660E" w:rsidP="008A15AF" w:rsidR="00B372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Zato su </w:t>
      </w:r>
      <w:r w:rsidR="00B372F3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stekli </w:t>
      </w:r>
      <w:r w:rsidR="00B372F3">
        <w:rPr>
          <w:sz w:val="24"/>
          <w:szCs w:val="24"/>
        </w:rPr>
        <w:t>uvjeti za nastavak ovog postupka u skladu s odredbom čl. 215. st. 3.</w:t>
      </w:r>
      <w:r w:rsidR="004B2006">
        <w:rPr>
          <w:sz w:val="24"/>
          <w:szCs w:val="24"/>
        </w:rPr>
        <w:t xml:space="preserve"> ZPP-a</w:t>
      </w:r>
      <w:r w:rsidR="00B372F3">
        <w:rPr>
          <w:sz w:val="24"/>
          <w:szCs w:val="24"/>
        </w:rPr>
        <w:t xml:space="preserve"> u vezi s čl. 6. Stečajnog zakona (</w:t>
      </w:r>
      <w:r w:rsidR="00B372F3" w:rsidRPr="00351001">
        <w:rPr>
          <w:sz w:val="24"/>
          <w:szCs w:val="24"/>
        </w:rPr>
        <w:t>"Narodne novine" 44/96, 29/99, 129/00, 123/03, 82/06, 116/10, 25/12, 133/12; dalje SZ)</w:t>
      </w:r>
      <w:r>
        <w:rPr>
          <w:sz w:val="24"/>
          <w:szCs w:val="24"/>
        </w:rPr>
        <w:t xml:space="preserve"> te je riješeno kao u izreci.</w:t>
      </w:r>
    </w:p>
    <w:p w:rsidRDefault="003C660E" w:rsidP="00912A2D" w:rsidR="003C660E">
      <w:pPr>
        <w:jc w:val="both"/>
        <w:rPr>
          <w:sz w:val="24"/>
          <w:szCs w:val="24"/>
        </w:rPr>
      </w:pPr>
    </w:p>
    <w:p w:rsidRDefault="00977238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7F3086">
        <w:rPr>
          <w:sz w:val="24"/>
          <w:szCs w:val="24"/>
        </w:rPr>
        <w:t>25</w:t>
      </w:r>
      <w:r w:rsidR="004E2783" w:rsidRPr="00BC44BE">
        <w:rPr>
          <w:sz w:val="24"/>
          <w:szCs w:val="24"/>
        </w:rPr>
        <w:t xml:space="preserve">. </w:t>
      </w:r>
      <w:r w:rsidR="007F3086">
        <w:rPr>
          <w:sz w:val="24"/>
          <w:szCs w:val="24"/>
        </w:rPr>
        <w:t>srpnj</w:t>
      </w:r>
      <w:r w:rsidR="004B2006">
        <w:rPr>
          <w:sz w:val="24"/>
          <w:szCs w:val="24"/>
        </w:rPr>
        <w:t xml:space="preserve">a </w:t>
      </w:r>
      <w:r w:rsidR="004E2783" w:rsidRPr="00BC44BE">
        <w:rPr>
          <w:sz w:val="24"/>
          <w:szCs w:val="24"/>
        </w:rPr>
        <w:t>20</w:t>
      </w:r>
      <w:r w:rsidR="002223CA">
        <w:rPr>
          <w:sz w:val="24"/>
          <w:szCs w:val="24"/>
        </w:rPr>
        <w:t>1</w:t>
      </w:r>
      <w:r w:rsidR="007F3086">
        <w:rPr>
          <w:sz w:val="24"/>
          <w:szCs w:val="24"/>
        </w:rPr>
        <w:t>6</w:t>
      </w:r>
      <w:r w:rsidR="006819E5">
        <w:rPr>
          <w:sz w:val="24"/>
          <w:szCs w:val="24"/>
        </w:rPr>
        <w:t xml:space="preserve">. 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tečajna sutkinja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8A15AF" w:rsidP="00FD0757" w:rsidR="008A15AF">
      <w:pPr>
        <w:rPr>
          <w:sz w:val="24"/>
          <w:szCs w:val="24"/>
        </w:rPr>
      </w:pPr>
    </w:p>
    <w:p w:rsidRDefault="008A15AF" w:rsidP="00FD0757" w:rsidR="008A15AF">
      <w:pPr>
        <w:rPr>
          <w:sz w:val="24"/>
          <w:szCs w:val="24"/>
        </w:rPr>
      </w:pPr>
    </w:p>
    <w:p w:rsidRDefault="008A15AF" w:rsidP="00FD0757" w:rsidR="008A15AF">
      <w:pPr>
        <w:rPr>
          <w:sz w:val="24"/>
          <w:szCs w:val="24"/>
        </w:rPr>
      </w:pPr>
    </w:p>
    <w:p w:rsidRDefault="008A15AF" w:rsidP="00FD0757" w:rsidR="008A15AF">
      <w:pPr>
        <w:rPr>
          <w:sz w:val="24"/>
          <w:szCs w:val="24"/>
        </w:rPr>
      </w:pPr>
    </w:p>
    <w:p w:rsidRDefault="008A15AF" w:rsidP="00FD0757" w:rsidR="008A15AF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8A15AF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E3195" w:rsidP="00E84734" w:rsidR="006819E5">
      <w:pPr>
        <w:rPr>
          <w:sz w:val="24"/>
          <w:szCs w:val="24"/>
        </w:rPr>
      </w:pPr>
      <w:r w:rsidRPr="00BC44BE">
        <w:rPr>
          <w:sz w:val="24"/>
          <w:szCs w:val="24"/>
        </w:rPr>
        <w:tab/>
      </w:r>
    </w:p>
    <w:p w:rsidRDefault="008A15AF" w:rsidP="00E84734" w:rsidR="008A15AF">
      <w:pPr>
        <w:rPr>
          <w:sz w:val="24"/>
          <w:szCs w:val="24"/>
        </w:rPr>
      </w:pPr>
    </w:p>
    <w:p w:rsidRDefault="008A15AF" w:rsidP="00E84734" w:rsidR="008A15AF">
      <w:pPr>
        <w:rPr>
          <w:sz w:val="24"/>
          <w:szCs w:val="24"/>
        </w:rPr>
      </w:pPr>
    </w:p>
    <w:p w:rsidRDefault="008A15AF" w:rsidP="00E84734" w:rsidR="008A15AF">
      <w:pPr>
        <w:rPr>
          <w:sz w:val="24"/>
          <w:szCs w:val="24"/>
        </w:rPr>
      </w:pPr>
    </w:p>
    <w:p w:rsidRDefault="00CF6D4D" w:rsidP="00E84734" w:rsidR="00E84734" w:rsidRPr="00BC44BE">
      <w:pPr>
        <w:rPr>
          <w:sz w:val="24"/>
          <w:szCs w:val="24"/>
        </w:rPr>
      </w:pPr>
      <w:r>
        <w:rPr>
          <w:sz w:val="24"/>
          <w:szCs w:val="24"/>
        </w:rPr>
        <w:t>D</w:t>
      </w:r>
      <w:r w:rsidR="00E84734" w:rsidRPr="00BC44BE">
        <w:rPr>
          <w:sz w:val="24"/>
          <w:szCs w:val="24"/>
        </w:rPr>
        <w:t>NA:</w:t>
      </w:r>
    </w:p>
    <w:p w:rsidRDefault="007F3086" w:rsidP="00E84734" w:rsidR="004B2006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predlagatelju - FINI</w:t>
      </w:r>
      <w:r w:rsidR="004B2006">
        <w:rPr>
          <w:sz w:val="24"/>
          <w:szCs w:val="24"/>
        </w:rPr>
        <w:t xml:space="preserve"> </w:t>
      </w:r>
    </w:p>
    <w:p w:rsidRDefault="004B2006" w:rsidP="00E84734" w:rsidR="004B2006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Default="006819E5" w:rsidP="00E84734" w:rsidR="00B372F3" w:rsidRPr="00BC44BE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kalendar-</w:t>
      </w:r>
      <w:r w:rsidR="007F3086">
        <w:rPr>
          <w:sz w:val="24"/>
          <w:szCs w:val="24"/>
        </w:rPr>
        <w:t>15. 9. 2016.</w:t>
      </w:r>
      <w:r>
        <w:rPr>
          <w:sz w:val="24"/>
          <w:szCs w:val="24"/>
        </w:rPr>
        <w:t xml:space="preserve"> </w:t>
      </w:r>
    </w:p>
    <w:sectPr w:rsidSect="008A15AF" w:rsidR="00B372F3" w:rsidRPr="00BC44BE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DF2" w:rsidR="00594DF2">
      <w:r>
        <w:separator/>
      </w:r>
    </w:p>
  </w:endnote>
  <w:endnote w:id="0" w:type="continuationSeparator">
    <w:p w:rsidRDefault="00594DF2" w:rsidR="00594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75508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DF2" w:rsidR="00594DF2">
      <w:r>
        <w:separator/>
      </w:r>
    </w:p>
  </w:footnote>
  <w:footnote w:id="0" w:type="continuationSeparator">
    <w:p w:rsidRDefault="00594DF2" w:rsidR="00594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006" w:rsidR="004B2006" w:rsidRPr="008A15AF">
    <w:pPr>
      <w:pStyle w:val="Zaglavlje"/>
      <w:rPr>
        <w:sz w:val="24"/>
        <w:szCs w:val="24"/>
      </w:rPr>
    </w:pPr>
    <w:r>
      <w:tab/>
    </w:r>
    <w:r>
      <w:tab/>
    </w:r>
    <w:r w:rsidR="00CF5516" w:rsidRPr="008A15AF">
      <w:rPr>
        <w:sz w:val="24"/>
        <w:szCs w:val="24"/>
      </w:rPr>
      <w:t>8 St-99/13-6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5AF" w:rsidP="00A45EAD" w:rsidR="008A15A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A15AF" w:rsidP="00210E4E" w:rsidR="008A15AF" w:rsidRPr="008A15AF">
    <w:r w:rsidRPr="008A15AF">
      <w:rPr>
        <w:rFonts w:eastAsia="MS Mincho"/>
      </w:rPr>
      <w:t>REPUBLIKA HRVATSKA</w:t>
    </w:r>
  </w:p>
  <w:p w:rsidRDefault="008A15AF" w:rsidP="00210E4E" w:rsidR="008A15AF" w:rsidRPr="008A15AF">
    <w:r w:rsidRPr="008A15AF">
      <w:rPr>
        <w:rFonts w:eastAsia="MS Mincho"/>
      </w:rPr>
      <w:t>TRGOVAČKI SUD U RIJECI</w:t>
    </w:r>
  </w:p>
  <w:p w:rsidRDefault="008A15AF" w:rsidP="00A45EAD" w:rsidR="008A15AF" w:rsidRPr="008A15AF">
    <w:pPr>
      <w:rPr>
        <w:rFonts w:eastAsia="MS Mincho"/>
      </w:rPr>
    </w:pPr>
    <w:r w:rsidRPr="008A15AF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80F4BF7"/>
    <w:multiLevelType w:val="hybridMultilevel"/>
    <w:tmpl w:val="830C05C4"/>
    <w:lvl w:tplc="5E6AA14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6E33"/>
    <w:rsid w:val="001126FB"/>
    <w:rsid w:val="00152A99"/>
    <w:rsid w:val="00160F23"/>
    <w:rsid w:val="0018333D"/>
    <w:rsid w:val="00184D51"/>
    <w:rsid w:val="001B5B21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81A86"/>
    <w:rsid w:val="004B2006"/>
    <w:rsid w:val="004E2783"/>
    <w:rsid w:val="004E5469"/>
    <w:rsid w:val="0052721F"/>
    <w:rsid w:val="005407E5"/>
    <w:rsid w:val="00594DF2"/>
    <w:rsid w:val="0059594E"/>
    <w:rsid w:val="005A6B85"/>
    <w:rsid w:val="005E263D"/>
    <w:rsid w:val="005F4540"/>
    <w:rsid w:val="00623214"/>
    <w:rsid w:val="00631842"/>
    <w:rsid w:val="00670538"/>
    <w:rsid w:val="006819E5"/>
    <w:rsid w:val="0068458A"/>
    <w:rsid w:val="006917CE"/>
    <w:rsid w:val="006A4B8A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7F3086"/>
    <w:rsid w:val="00817C6D"/>
    <w:rsid w:val="00831573"/>
    <w:rsid w:val="0086458B"/>
    <w:rsid w:val="008A15AF"/>
    <w:rsid w:val="0090068C"/>
    <w:rsid w:val="00902A7C"/>
    <w:rsid w:val="00912A2D"/>
    <w:rsid w:val="00931797"/>
    <w:rsid w:val="00937A51"/>
    <w:rsid w:val="00955BE3"/>
    <w:rsid w:val="00977238"/>
    <w:rsid w:val="009B75B3"/>
    <w:rsid w:val="009D7683"/>
    <w:rsid w:val="00A23413"/>
    <w:rsid w:val="00A606AD"/>
    <w:rsid w:val="00A6075A"/>
    <w:rsid w:val="00A61CCC"/>
    <w:rsid w:val="00A6561E"/>
    <w:rsid w:val="00A8300F"/>
    <w:rsid w:val="00AA066C"/>
    <w:rsid w:val="00AD61C7"/>
    <w:rsid w:val="00AF030A"/>
    <w:rsid w:val="00AF45AE"/>
    <w:rsid w:val="00B22D09"/>
    <w:rsid w:val="00B372F3"/>
    <w:rsid w:val="00B4273D"/>
    <w:rsid w:val="00B639DE"/>
    <w:rsid w:val="00B70BD0"/>
    <w:rsid w:val="00BC44BE"/>
    <w:rsid w:val="00BC5D56"/>
    <w:rsid w:val="00C3282D"/>
    <w:rsid w:val="00C573BD"/>
    <w:rsid w:val="00C958C0"/>
    <w:rsid w:val="00CA308B"/>
    <w:rsid w:val="00CB0521"/>
    <w:rsid w:val="00CD21D2"/>
    <w:rsid w:val="00CD7DB8"/>
    <w:rsid w:val="00CD7EB3"/>
    <w:rsid w:val="00CF5516"/>
    <w:rsid w:val="00CF6D4D"/>
    <w:rsid w:val="00D04FC4"/>
    <w:rsid w:val="00D15DDE"/>
    <w:rsid w:val="00D2002C"/>
    <w:rsid w:val="00D25D0C"/>
    <w:rsid w:val="00D6620A"/>
    <w:rsid w:val="00D75508"/>
    <w:rsid w:val="00D919D8"/>
    <w:rsid w:val="00D9446C"/>
    <w:rsid w:val="00DA32FA"/>
    <w:rsid w:val="00DA63B5"/>
    <w:rsid w:val="00DB6138"/>
    <w:rsid w:val="00DB6DC2"/>
    <w:rsid w:val="00E06168"/>
    <w:rsid w:val="00E11939"/>
    <w:rsid w:val="00E25754"/>
    <w:rsid w:val="00E359EA"/>
    <w:rsid w:val="00E547D9"/>
    <w:rsid w:val="00E573E0"/>
    <w:rsid w:val="00E655E6"/>
    <w:rsid w:val="00E84734"/>
    <w:rsid w:val="00E936C7"/>
    <w:rsid w:val="00E93E9F"/>
    <w:rsid w:val="00EE3195"/>
    <w:rsid w:val="00F001EE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93E9F"/>
  </w:style>
  <w:style w:styleId="Odlomakpopisa" w:type="paragraph">
    <w:name w:val="List Paragraph"/>
    <w:basedOn w:val="Normal"/>
    <w:uiPriority w:val="34"/>
    <w:qFormat/>
    <w:rsid w:val="007F30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5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5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5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5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93E9F"/>
  </w:style>
  <w:style w:styleId="Odlomakpopisa" w:type="paragraph">
    <w:name w:val="List Paragraph"/>
    <w:basedOn w:val="Normal"/>
    <w:uiPriority w:val="34"/>
    <w:qFormat/>
    <w:rsid w:val="007F30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5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5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5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5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2013.</izvorni_sadrzaj>
    <derivirana_varijabla naziv="DomainObject.Predmet.DatumOsnivanja_1">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listopada 2015.</izvorni_sadrzaj>
    <derivirana_varijabla naziv="DomainObject.Predmet.DatumRjesavanja_1">27.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St-99/2013</izvorni_sadrzaj>
    <derivirana_varijabla naziv="DomainObject.Predmet.OznakaBroj_1">St-99/2013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2014.</izvorni_sadrzaj>
    <derivirana_varijabla naziv="DomainObject.Predmet.OdlukaRjesenje.DatumDonosenjaOdluke_1">15.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St-99/2013-4</izvorni_sadrzaj>
    <derivirana_varijabla naziv="DomainObject.Predmet.OdlukaRjesenje.Oznaka_1">St-99/2013-4</derivirana_varijabla>
  </DomainObject.Predmet.OdlukaRjesenje.Oznaka>
  <DomainObject.Predmet.SudioniciListNaziv>
    <izvorni_sadrzaj>
      <item>PRERADA PAPIRA d.o.o.  Rijeka</item>
      <item>FINA  Rijeka</item>
    </izvorni_sadrzaj>
    <derivirana_varijabla naziv="DomainObject.Predmet.SudioniciListNaziv_1">
      <item>PRERADA PAPIRA d.o.o.  Rijeka</item>
      <item>FINA  Rijeka</item>
    </derivirana_varijabla>
  </DomainObject.Predmet.SudioniciListNaziv>
  <DomainObject.Predmet.SudioniciListAdressOIB>
    <izvorni_sadrzaj>
      <item>PRERADA PAPIRA d.o.o.  Rijeka, OIB 13737791632, Blažićevo 6a,51 000 Rijeka</item>
      <item>FINA  Rijeka, OIB 85821130368, Frana Kurelca 8,51 000 Rijeka</item>
    </izvorni_sadrzaj>
    <derivirana_varijabla naziv="DomainObject.Predmet.SudioniciListAdressOIB_1">
      <item>PRERADA PAPIRA d.o.o.  Rijeka, OIB 13737791632, Blažićevo 6a,51 000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13737791632</item>
      <item>, OIB 85821130368</item>
    </izvorni_sadrzaj>
    <derivirana_varijabla naziv="DomainObject.Predmet.SudioniciListNazivOIB_1">
      <item>, OIB 13737791632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E2ACD-B7BD-47D2-A871-540A2A104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1955</properties:Characters>
  <properties:Lines>67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2016-07-25T08:26:00Z</dcterms:created>
  <dc:creator>nmarkovic</dc:creator>
  <cp:lastModifiedBy>Renata Valić</cp:lastModifiedBy>
  <cp:lastPrinted>2016-07-25T09:11:00Z</cp:lastPrinted>
  <dcterms:modified xmlns:xsi="http://www.w3.org/2001/XMLSchema-instance" xsi:type="dcterms:W3CDTF">2016-07-25T09:14:00Z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