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1bed" w14:paraId="6c41bed" w:rsidRDefault="00F74ACD" w:rsidP="00F74ACD" w:rsidR="00F74AC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4ACD" w:rsidP="00F74ACD" w:rsidR="00F74AC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74ACD" w:rsidP="00F74ACD" w:rsidR="00F74AC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74ACD" w:rsidP="00F74ACD" w:rsidR="00F74AC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74ACD" w:rsidP="00F74ACD" w:rsidR="00F74AC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74ACD" w:rsidP="00F74ACD" w:rsidR="00F74AC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74ACD" w:rsidP="00F74ACD" w:rsidR="00F74ACD" w:rsidRPr="005D578C">
      <w:pPr>
        <w:jc w:val="center"/>
        <w:rPr>
          <w:rFonts w:cs="Times New Roman" w:eastAsia="Times New Roman"/>
          <w:szCs w:val="24"/>
        </w:rPr>
      </w:pPr>
    </w:p>
    <w:p w:rsidRDefault="00F74ACD" w:rsidP="00F74ACD" w:rsidR="00F74AC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74ACD" w:rsidP="00F74ACD" w:rsidR="00F74ACD" w:rsidRPr="005D578C">
      <w:pPr>
        <w:rPr>
          <w:rFonts w:cs="Times New Roman" w:eastAsia="Times New Roman"/>
          <w:szCs w:val="24"/>
        </w:rPr>
      </w:pPr>
    </w:p>
    <w:p w:rsidRDefault="00F74ACD" w:rsidP="00F74ACD" w:rsidR="00F74AC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NEW MEDIA SERVICE d. o. o. Pula, Kraška 11, OIB </w:t>
      </w:r>
      <w:r w:rsidRPr="00F74ACD">
        <w:rPr>
          <w:rFonts w:cs="Times New Roman" w:eastAsia="Times New Roman"/>
        </w:rPr>
        <w:t>57925415448</w:t>
      </w:r>
      <w:r>
        <w:rPr>
          <w:rFonts w:cs="Times New Roman" w:eastAsia="Times New Roman"/>
        </w:rPr>
        <w:t xml:space="preserve">, MBS </w:t>
      </w:r>
      <w:r w:rsidRPr="00F74ACD">
        <w:rPr>
          <w:rFonts w:cs="Times New Roman" w:eastAsia="Times New Roman"/>
        </w:rPr>
        <w:t>040308902</w:t>
      </w:r>
      <w:r>
        <w:rPr>
          <w:rFonts w:cs="Times New Roman" w:eastAsia="Times New Roman"/>
          <w:szCs w:val="24"/>
        </w:rPr>
        <w:t>, 12. veljače 2018.</w:t>
      </w:r>
    </w:p>
    <w:p w:rsidRDefault="00F74ACD" w:rsidP="00F74ACD" w:rsidR="00F74ACD" w:rsidRPr="005D578C">
      <w:pPr>
        <w:rPr>
          <w:rFonts w:cs="Times New Roman" w:eastAsia="Times New Roman"/>
          <w:szCs w:val="24"/>
        </w:rPr>
      </w:pPr>
    </w:p>
    <w:p w:rsidRDefault="00F74ACD" w:rsidP="00F74ACD" w:rsidR="00F74AC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74ACD" w:rsidP="00F74ACD" w:rsidR="00F74ACD" w:rsidRPr="005D578C">
      <w:pPr>
        <w:rPr>
          <w:rFonts w:cs="Times New Roman" w:eastAsia="Times New Roman"/>
          <w:szCs w:val="24"/>
        </w:rPr>
      </w:pPr>
    </w:p>
    <w:p w:rsidRDefault="00F74ACD" w:rsidP="00F74ACD" w:rsidR="00F74AC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NEW MEDIA SERVICE d. o. o. Pula, Kraška 11, OIB </w:t>
      </w:r>
      <w:r w:rsidRPr="00F74ACD">
        <w:rPr>
          <w:rFonts w:cs="Times New Roman" w:eastAsia="Times New Roman"/>
        </w:rPr>
        <w:t>57925415448</w:t>
      </w:r>
      <w:r>
        <w:rPr>
          <w:rFonts w:cs="Times New Roman" w:eastAsia="Times New Roman"/>
        </w:rPr>
        <w:t xml:space="preserve">, MBS </w:t>
      </w:r>
      <w:r w:rsidRPr="00F74ACD">
        <w:rPr>
          <w:rFonts w:cs="Times New Roman" w:eastAsia="Times New Roman"/>
        </w:rPr>
        <w:t>040308902</w:t>
      </w:r>
      <w:r>
        <w:rPr>
          <w:rFonts w:cs="Times New Roman" w:eastAsia="Times New Roman"/>
          <w:szCs w:val="24"/>
        </w:rPr>
        <w:t>.</w:t>
      </w:r>
    </w:p>
    <w:p w:rsidRDefault="00F74ACD" w:rsidP="00F74ACD" w:rsidR="00F74ACD" w:rsidRPr="005D578C">
      <w:pPr>
        <w:rPr>
          <w:rFonts w:cs="Times New Roman" w:eastAsia="Times New Roman"/>
          <w:szCs w:val="24"/>
        </w:rPr>
      </w:pPr>
    </w:p>
    <w:p w:rsidRDefault="00F74ACD" w:rsidP="00F74ACD" w:rsidR="00F74ACD" w:rsidRPr="009775A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9775AC">
        <w:rPr>
          <w:rFonts w:cs="Times New Roman" w:eastAsia="Times New Roman"/>
          <w:szCs w:val="20"/>
        </w:rPr>
        <w:t>.</w:t>
      </w:r>
    </w:p>
    <w:p w:rsidRDefault="00F74ACD" w:rsidP="00F74ACD" w:rsidR="00F74ACD">
      <w:pPr>
        <w:rPr>
          <w:rFonts w:cs="Times New Roman" w:eastAsia="Times New Roman"/>
          <w:szCs w:val="20"/>
        </w:rPr>
      </w:pPr>
    </w:p>
    <w:p w:rsidRDefault="00F74ACD" w:rsidP="00F74ACD" w:rsidR="00F74AC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NEW MEDIA SERVICE d. o. o. Pula, Kraška 11, OIB </w:t>
      </w:r>
      <w:r w:rsidRPr="00F74ACD">
        <w:rPr>
          <w:rFonts w:cs="Times New Roman" w:eastAsia="Times New Roman"/>
        </w:rPr>
        <w:t>57925415448</w:t>
      </w:r>
      <w:r>
        <w:rPr>
          <w:rFonts w:cs="Times New Roman" w:eastAsia="Times New Roman"/>
        </w:rPr>
        <w:t xml:space="preserve">, MBS </w:t>
      </w:r>
      <w:r w:rsidRPr="00F74ACD">
        <w:rPr>
          <w:rFonts w:cs="Times New Roman" w:eastAsia="Times New Roman"/>
        </w:rPr>
        <w:t>040308902</w:t>
      </w:r>
      <w:r>
        <w:rPr>
          <w:rFonts w:cs="Times New Roman" w:eastAsia="Times New Roman"/>
          <w:szCs w:val="24"/>
        </w:rPr>
        <w:t>.</w:t>
      </w:r>
    </w:p>
    <w:p w:rsidRDefault="00F74ACD" w:rsidP="00F74ACD" w:rsidR="00F74ACD">
      <w:pPr>
        <w:ind w:firstLine="709"/>
        <w:rPr>
          <w:rFonts w:cs="Times New Roman" w:eastAsia="Times New Roman"/>
          <w:szCs w:val="24"/>
        </w:rPr>
      </w:pPr>
    </w:p>
    <w:p w:rsidRDefault="00F74ACD" w:rsidP="00F74ACD" w:rsidR="00F74ACD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NEW MEDIA SERVICE d. o. o. Pula, Kraška 11, OIB </w:t>
      </w:r>
      <w:r w:rsidRPr="00F74ACD">
        <w:rPr>
          <w:rFonts w:cs="Times New Roman" w:eastAsia="Times New Roman"/>
        </w:rPr>
        <w:t>57925415448</w:t>
      </w:r>
      <w:r>
        <w:rPr>
          <w:rFonts w:cs="Times New Roman" w:eastAsia="Times New Roman"/>
        </w:rPr>
        <w:t xml:space="preserve">, MBS </w:t>
      </w:r>
      <w:r w:rsidRPr="00F74ACD">
        <w:rPr>
          <w:rFonts w:cs="Times New Roman" w:eastAsia="Times New Roman"/>
        </w:rPr>
        <w:t>040308902</w:t>
      </w:r>
      <w:r>
        <w:rPr>
          <w:rFonts w:cs="Times New Roman" w:eastAsia="Times New Roman"/>
        </w:rPr>
        <w:t>.</w:t>
      </w:r>
    </w:p>
    <w:p w:rsidRDefault="00F74ACD" w:rsidP="00F74ACD" w:rsidR="00F74ACD" w:rsidRPr="005D578C">
      <w:pPr>
        <w:ind w:firstLine="709"/>
        <w:rPr>
          <w:rFonts w:cs="Times New Roman" w:eastAsia="Times New Roman"/>
          <w:szCs w:val="24"/>
        </w:rPr>
      </w:pPr>
    </w:p>
    <w:p w:rsidRDefault="00F74ACD" w:rsidP="00F74ACD" w:rsidR="00F74AC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74ACD" w:rsidP="00F74ACD" w:rsidR="00F74ACD">
      <w:pPr>
        <w:ind w:firstLine="708"/>
        <w:rPr>
          <w:rFonts w:cs="Times New Roman" w:eastAsia="Times New Roman"/>
          <w:szCs w:val="24"/>
        </w:rPr>
      </w:pPr>
    </w:p>
    <w:p w:rsidRDefault="00F74ACD" w:rsidP="00F74ACD" w:rsidR="00F74AC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17. studenog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NEW MEDIA SERVICE d. o. o. Pula</w:t>
      </w:r>
      <w:r>
        <w:rPr>
          <w:rFonts w:cs="Times New Roman" w:eastAsia="Times New Roman"/>
          <w:szCs w:val="24"/>
        </w:rPr>
        <w:t>.</w:t>
      </w:r>
    </w:p>
    <w:p w:rsidRDefault="00F74ACD" w:rsidP="00F74ACD" w:rsidR="00F74AC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15. studenog 2017. imao neizvršene osnove za plaćanje u neprekinutom razdoblju od 120 dana u ukupnom iznosu 44.112,99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20.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St-617/2017-3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74ACD" w:rsidP="00F74ACD" w:rsidR="00F74AC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74ACD" w:rsidP="00F74ACD" w:rsidR="00F74AC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F74ACD" w:rsidP="00F74ACD" w:rsidR="00F74ACD" w:rsidRPr="005D578C">
      <w:pPr>
        <w:rPr>
          <w:rFonts w:cs="Times New Roman" w:eastAsia="Times New Roman"/>
          <w:szCs w:val="24"/>
        </w:rPr>
      </w:pPr>
    </w:p>
    <w:p w:rsidRDefault="00F74ACD" w:rsidP="00F74ACD" w:rsidR="00F74AC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veljače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74ACD" w:rsidP="00F74ACD" w:rsidR="00F74ACD">
      <w:pPr>
        <w:rPr>
          <w:rFonts w:cs="Times New Roman" w:eastAsia="Times New Roman"/>
          <w:szCs w:val="24"/>
        </w:rPr>
      </w:pPr>
    </w:p>
    <w:p w:rsidRDefault="00F74ACD" w:rsidP="00F74ACD" w:rsidR="00F74AC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F74ACD" w:rsidP="00F74ACD" w:rsidR="00F74AC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A10630">
        <w:rPr>
          <w:rFonts w:cs="Times New Roman" w:eastAsia="Times New Roman"/>
          <w:szCs w:val="24"/>
        </w:rPr>
        <w:t xml:space="preserve">, v. r. </w:t>
      </w:r>
    </w:p>
    <w:p w:rsidRDefault="00F74ACD" w:rsidP="00F74ACD" w:rsidR="00F74ACD">
      <w:pPr>
        <w:jc w:val="left"/>
        <w:rPr>
          <w:rFonts w:cs="Times New Roman" w:eastAsia="Times New Roman"/>
          <w:szCs w:val="24"/>
        </w:rPr>
      </w:pPr>
    </w:p>
    <w:p w:rsidRDefault="00F74ACD" w:rsidP="00F74ACD" w:rsidR="00F74ACD" w:rsidRPr="005D578C">
      <w:pPr>
        <w:jc w:val="left"/>
        <w:rPr>
          <w:rFonts w:cs="Times New Roman" w:eastAsia="Times New Roman"/>
          <w:szCs w:val="24"/>
        </w:rPr>
      </w:pPr>
    </w:p>
    <w:p w:rsidRDefault="00F74ACD" w:rsidP="00F74ACD" w:rsidR="00F74AC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74ACD" w:rsidP="00F74ACD" w:rsidR="00F74AC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F74ACD" w:rsidP="00F74ACD" w:rsidR="00F74A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F74ACD" w:rsidP="00F74ACD" w:rsidR="00F74ACD">
      <w:pPr>
        <w:rPr>
          <w:rFonts w:cs="Times New Roman" w:eastAsia="Times New Roman"/>
          <w:szCs w:val="24"/>
        </w:rPr>
      </w:pPr>
    </w:p>
    <w:p w:rsidRDefault="00F74ACD" w:rsidP="00F74ACD" w:rsidR="00F74ACD" w:rsidRPr="005D578C">
      <w:pPr>
        <w:rPr>
          <w:rFonts w:cs="Times New Roman" w:eastAsia="Times New Roman"/>
          <w:szCs w:val="24"/>
        </w:rPr>
      </w:pPr>
    </w:p>
    <w:p w:rsidRDefault="00F74ACD" w:rsidP="00F74ACD" w:rsidR="00F74AC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74ACD" w:rsidP="00F74ACD" w:rsidR="00F74A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74ACD" w:rsidP="00F74ACD" w:rsidR="00F74A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NEW MEDIA SERVICE d. o. o. Pula, Kraška 11,</w:t>
      </w:r>
    </w:p>
    <w:p w:rsidRDefault="00F74ACD" w:rsidP="00F74ACD" w:rsidR="00F74AC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F74ACD" w:rsidP="00F74ACD" w:rsidR="00F74A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F74ACD" w:rsidP="00F74ACD" w:rsidR="00F74ACD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 w:rsidRPr="009775AC">
        <w:rPr>
          <w:rFonts w:cs="Times New Roman" w:eastAsia="Times New Roman"/>
          <w:szCs w:val="20"/>
        </w:rPr>
        <w:t xml:space="preserve">, </w:t>
      </w:r>
    </w:p>
    <w:p w:rsidRDefault="00F74ACD" w:rsidP="00F74ACD" w:rsidR="00F74AC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74ACD" w:rsidP="00F74ACD" w:rsidR="00F74A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74ACD" w:rsidP="00F74ACD" w:rsidR="00F74A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74ACD" w:rsidP="00F74ACD" w:rsidR="00F74ACD"/>
    <w:p w:rsidRDefault="00F74ACD" w:rsidP="00F74ACD" w:rsidR="00F74ACD"/>
    <w:p w:rsidRDefault="00F74ACD" w:rsidP="00F74ACD" w:rsidR="00F74ACD"/>
    <w:p w:rsidRDefault="00F74ACD" w:rsidP="00F74ACD" w:rsidR="00F74ACD"/>
    <w:p w:rsidRDefault="00A10630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ACD" w:rsidP="00F74ACD" w:rsidR="00F74ACD">
      <w:r>
        <w:separator/>
      </w:r>
    </w:p>
  </w:endnote>
  <w:endnote w:id="0" w:type="continuationSeparator">
    <w:p w:rsidRDefault="00F74ACD" w:rsidP="00F74ACD" w:rsidR="00F74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ACD" w:rsidP="00F74ACD" w:rsidR="00F74ACD">
      <w:r>
        <w:separator/>
      </w:r>
    </w:p>
  </w:footnote>
  <w:footnote w:id="0" w:type="continuationSeparator">
    <w:p w:rsidRDefault="00F74ACD" w:rsidP="00F74ACD" w:rsidR="00F74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ACD" w:rsidP="002D4B24" w:rsidR="002D4B2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1063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St-617/2017-4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ACD" w:rsidP="00C011A6" w:rsidR="00C011A6" w:rsidRPr="00970AE0">
    <w:pPr>
      <w:pStyle w:val="Zaglavlje"/>
      <w:jc w:val="right"/>
    </w:pPr>
    <w:r>
      <w:rPr>
        <w:szCs w:val="24"/>
      </w:rPr>
      <w:t>11 St-617/2017-4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26E"/>
    <w:rsid w:val="0047136B"/>
    <w:rsid w:val="0053626E"/>
    <w:rsid w:val="00561B59"/>
    <w:rsid w:val="00A10630"/>
    <w:rsid w:val="00F7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4AC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4AC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74AC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4A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4AC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4A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4AC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63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1063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106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106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4AC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4AC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74AC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4A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4AC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4A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4AC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63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063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06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06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St-617/2017</izvorni_sadrzaj>
    <derivirana_varijabla naziv="DomainObject.Predmet.OznakaBroj_1">St-617/2017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MEDIA SERVICE d.o.o. PULA</izvorni_sadrzaj>
    <derivirana_varijabla naziv="DomainObject.Predmet.ProtustrankaFormated_1">  NEW MEDIA SERVICE d.o.o. PULA</derivirana_varijabla>
  </DomainObject.Predmet.ProtustrankaFormated>
  <DomainObject.Predmet.ProtustrankaFormatedOIB>
    <izvorni_sadrzaj>  NEW MEDIA SERVICE d.o.o. PULA, OIB 57925415448</izvorni_sadrzaj>
    <derivirana_varijabla naziv="DomainObject.Predmet.ProtustrankaFormatedOIB_1">  NEW MEDIA SERVICE d.o.o. PULA, OIB 57925415448</derivirana_varijabla>
  </DomainObject.Predmet.ProtustrankaFormatedOIB>
  <DomainObject.Predmet.ProtustrankaFormatedWithAdress>
    <izvorni_sadrzaj> NEW MEDIA SERVICE d.o.o. PULA, Kraška 11, 52100 Pula</izvorni_sadrzaj>
    <derivirana_varijabla naziv="DomainObject.Predmet.ProtustrankaFormatedWithAdress_1"> NEW MEDIA SERVICE d.o.o. PULA, Kraška 11, 52100 Pula</derivirana_varijabla>
  </DomainObject.Predmet.ProtustrankaFormatedWithAdress>
  <DomainObject.Predmet.ProtustrankaFormatedWithAdressOIB>
    <izvorni_sadrzaj> NEW MEDIA SERVICE d.o.o. PULA, OIB 57925415448, Kraška 11, 52100 Pula</izvorni_sadrzaj>
    <derivirana_varijabla naziv="DomainObject.Predmet.ProtustrankaFormatedWithAdressOIB_1"> NEW MEDIA SERVICE d.o.o. PULA, OIB 57925415448, Kraška 11, 52100 Pula</derivirana_varijabla>
  </DomainObject.Predmet.ProtustrankaFormatedWithAdressOIB>
  <DomainObject.Predmet.ProtustrankaWithAdress>
    <izvorni_sadrzaj>NEW MEDIA SERVICE d.o.o. PULA Kraška 11, 52100 Pula</izvorni_sadrzaj>
    <derivirana_varijabla naziv="DomainObject.Predmet.ProtustrankaWithAdress_1">NEW MEDIA SERVICE d.o.o. PULA Kraška 11, 52100 Pula</derivirana_varijabla>
  </DomainObject.Predmet.ProtustrankaWithAdress>
  <DomainObject.Predmet.ProtustrankaWithAdressOIB>
    <izvorni_sadrzaj>NEW MEDIA SERVICE d.o.o. PULA, OIB 57925415448, Kraška 11, 52100 Pula</izvorni_sadrzaj>
    <derivirana_varijabla naziv="DomainObject.Predmet.ProtustrankaWithAdressOIB_1">NEW MEDIA SERVICE d.o.o. PULA, OIB 57925415448, Kraška 11, 52100 Pula</derivirana_varijabla>
  </DomainObject.Predmet.ProtustrankaWithAdressOIB>
  <DomainObject.Predmet.ProtustrankaNazivFormated>
    <izvorni_sadrzaj>NEW MEDIA SERVICE d.o.o. PULA</izvorni_sadrzaj>
    <derivirana_varijabla naziv="DomainObject.Predmet.ProtustrankaNazivFormated_1">NEW MEDIA SERVICE d.o.o. PULA</derivirana_varijabla>
  </DomainObject.Predmet.ProtustrankaNazivFormated>
  <DomainObject.Predmet.ProtustrankaNazivFormatedOIB>
    <izvorni_sadrzaj>NEW MEDIA SERVICE d.o.o. PULA, OIB 57925415448</izvorni_sadrzaj>
    <derivirana_varijabla naziv="DomainObject.Predmet.ProtustrankaNazivFormatedOIB_1">NEW MEDIA SERVICE d.o.o. PULA, OIB 57925415448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44112.99</izvorni_sadrzaj>
    <derivirana_varijabla naziv="DomainObject.Predmet.TrenutnaVrijednost_1">44112.99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NEW MEDIA SERVICE d.o.o. PULA</item>
    </izvorni_sadrzaj>
    <derivirana_varijabla naziv="DomainObject.Predmet.ProtuStrankaListFormated_1">
      <item>NEW MEDIA SERVICE d.o.o. PULA</item>
    </derivirana_varijabla>
  </DomainObject.Predmet.ProtuStrankaListFormated>
  <DomainObject.Predmet.ProtuStrankaListFormatedOIB>
    <izvorni_sadrzaj>
      <item>NEW MEDIA SERVICE d.o.o. PULA, OIB 57925415448</item>
    </izvorni_sadrzaj>
    <derivirana_varijabla naziv="DomainObject.Predmet.ProtuStrankaListFormatedOIB_1">
      <item>NEW MEDIA SERVICE d.o.o. PULA, OIB 57925415448</item>
    </derivirana_varijabla>
  </DomainObject.Predmet.ProtuStrankaListFormatedOIB>
  <DomainObject.Predmet.ProtuStrankaListFormatedWithAdress>
    <izvorni_sadrzaj>
      <item>NEW MEDIA SERVICE d.o.o. PULA, Kraška 11, 52100 Pula</item>
    </izvorni_sadrzaj>
    <derivirana_varijabla naziv="DomainObject.Predmet.ProtuStrankaListFormatedWithAdress_1">
      <item>NEW MEDIA SERVICE d.o.o. PULA, Kraška 11, 52100 Pula</item>
    </derivirana_varijabla>
  </DomainObject.Predmet.ProtuStrankaListFormatedWithAdress>
  <DomainObject.Predmet.ProtuStrankaListFormatedWithAdressOIB>
    <izvorni_sadrzaj>
      <item>NEW MEDIA SERVICE d.o.o. PULA, OIB 57925415448, Kraška 11, 52100 Pula</item>
    </izvorni_sadrzaj>
    <derivirana_varijabla naziv="DomainObject.Predmet.ProtuStrankaListFormatedWithAdressOIB_1">
      <item>NEW MEDIA SERVICE d.o.o. PULA, OIB 57925415448, Kraška 11, 52100 Pula</item>
    </derivirana_varijabla>
  </DomainObject.Predmet.ProtuStrankaListFormatedWithAdressOIB>
  <DomainObject.Predmet.ProtuStrankaListNazivFormated>
    <izvorni_sadrzaj>
      <item>NEW MEDIA SERVICE d.o.o. PULA</item>
    </izvorni_sadrzaj>
    <derivirana_varijabla naziv="DomainObject.Predmet.ProtuStrankaListNazivFormated_1">
      <item>NEW MEDIA SERVICE d.o.o. PULA</item>
    </derivirana_varijabla>
  </DomainObject.Predmet.ProtuStrankaListNazivFormated>
  <DomainObject.Predmet.ProtuStrankaListNazivFormatedOIB>
    <izvorni_sadrzaj>
      <item>NEW MEDIA SERVICE d.o.o. PULA, OIB 57925415448</item>
    </izvorni_sadrzaj>
    <derivirana_varijabla naziv="DomainObject.Predmet.ProtuStrankaListNazivFormatedOIB_1">
      <item>NEW MEDIA SERVICE d.o.o. PULA, OIB 57925415448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NEW MEDIA SERVICE d.o.o. PULA</izvorni_sadrzaj>
    <derivirana_varijabla naziv="DomainObject.Predmet.ProtustrankaIDrugi_1">NEW MEDIA SERVICE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NEW MEDIA SERVICE d.o.o. PULA, OIB 57925415448, Kraška 11, 52100 Pula</izvorni_sadrzaj>
    <derivirana_varijabla naziv="DomainObject.Predmet.ProtustrankaIDrugiAdressOIB_1">NEW MEDIA SERVICE d.o.o. PULA, OIB 57925415448, Kraška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NEW MEDIA SERVICE d.o.o. PULA</item>
    </izvorni_sadrzaj>
    <derivirana_varijabla naziv="DomainObject.Predmet.SudioniciListNaziv_1">
      <item>FINANCIJSKA AGENCIJA, RC RIJEKA, PODRUŽNICA PULA, PULA</item>
      <item>NEW MEDIA SERVICE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NEW MEDIA SERVICE d.o.o. PULA, OIB 57925415448, Kraška 11,52100 Pula</item>
    </izvorni_sadrzaj>
    <derivirana_varijabla naziv="DomainObject.Predmet.SudioniciListAdressOIB_1">
      <item>FINANCIJSKA AGENCIJA, RC RIJEKA, PODRUŽNICA PULA, PULA, OIB 85821130368, F. Kurelca 8,51000 Rijeka</item>
      <item>NEW MEDIA SERVICE d.o.o. PULA, OIB 57925415448, Kraška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57925415448</item>
    </izvorni_sadrzaj>
    <derivirana_varijabla naziv="DomainObject.Predmet.SudioniciListNazivOIB_1">
      <item>, OIB 85821130368</item>
      <item>, OIB 57925415448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3638</properties:Characters>
  <properties:Lines>89</properties:Lines>
  <properties:Paragraphs>31</properties:Paragraphs>
  <properties:TotalTime>1</properties:TotalTime>
  <properties:ScaleCrop>false</properties:ScaleCrop>
  <properties:LinksUpToDate>false</properties:LinksUpToDate>
  <properties:CharactersWithSpaces>4355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2018-02-07T10:50:00Z</dcterms:created>
  <dc:creator>Morena Brajuha</dc:creator>
  <dc:description/>
  <cp:keywords/>
  <cp:lastModifiedBy>Morena Brajuha</cp:lastModifiedBy>
  <cp:lastPrinted>2018-02-12T08:37:00Z</cp:lastPrinted>
  <dcterms:modified xmlns:xsi="http://www.w3.org/2001/XMLSchema-instance" xsi:type="dcterms:W3CDTF">2018-02-12T08:37:00Z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