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4d1b" w14:paraId="22f4d1b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504DC2">
        <w:t>411</w:t>
      </w:r>
      <w:r w:rsidR="00221E67">
        <w:t>/</w:t>
      </w:r>
      <w:r w:rsidR="001D78D8">
        <w:t>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4DC2">
        <w:t>411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504DC2">
        <w:t>PRO VITA d.o.o., OIB 19125605085, Kutina, Kneza Trpimira 2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04DC2">
        <w:t>484.084,07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21E67"/>
    <w:rsid w:val="002E06D3"/>
    <w:rsid w:val="00347DCD"/>
    <w:rsid w:val="0044280E"/>
    <w:rsid w:val="004B4B7E"/>
    <w:rsid w:val="00504DC2"/>
    <w:rsid w:val="00524D3D"/>
    <w:rsid w:val="006156D0"/>
    <w:rsid w:val="0064498B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83B67"/>
    <w:rsid w:val="00B9021B"/>
    <w:rsid w:val="00BC1743"/>
    <w:rsid w:val="00BE6AA0"/>
    <w:rsid w:val="00C250CD"/>
    <w:rsid w:val="00C445F4"/>
    <w:rsid w:val="00D660C0"/>
    <w:rsid w:val="00D970B2"/>
    <w:rsid w:val="00E72445"/>
    <w:rsid w:val="00EB6112"/>
    <w:rsid w:val="00F13194"/>
    <w:rsid w:val="00FC29CE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9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VITA d.o.o. zastupanog po punomoćniku MATEJ KAPELARI</izvorni_sadrzaj>
    <derivirana_varijabla naziv="DomainObject.Predmet.ProtustrankaFormated_1">  PRO VITA d.o.o. zastupanog po punomoćniku MATEJ KAPELARI</derivirana_varijabla>
  </DomainObject.Predmet.ProtustrankaFormated>
  <DomainObject.Predmet.ProtustrankaFormatedOIB>
    <izvorni_sadrzaj>  PRO VITA d.o.o., OIB 19125605085 zastupanog po punomoćniku MATEJ KAPELARI</izvorni_sadrzaj>
    <derivirana_varijabla naziv="DomainObject.Predmet.ProtustrankaFormatedOIB_1">  PRO VITA d.o.o., OIB 19125605085 zastupanog po punomoćniku MATEJ KAPELARI</derivirana_varijabla>
  </DomainObject.Predmet.ProtustrankaFormatedOIB>
  <DomainObject.Predmet.ProtustrankaFormatedWithAdress>
    <izvorni_sadrzaj> PRO VITA d.o.o., Kneza Trpimira 2, 44320 Kutina zastupanog po punomoćniku MATEJ KAPELARI</izvorni_sadrzaj>
    <derivirana_varijabla naziv="DomainObject.Predmet.ProtustrankaFormatedWithAdress_1"> PRO VITA d.o.o., Kneza Trpimira 2, 44320 Kutina zastupanog po punomoćniku MATEJ KAPELARI</derivirana_varijabla>
  </DomainObject.Predmet.ProtustrankaFormatedWithAdress>
  <DomainObject.Predmet.ProtustrankaFormatedWithAdressOIB>
    <izvorni_sadrzaj> PRO VITA d.o.o., OIB 19125605085, Kneza Trpimira 2, 44320 Kutina zastupanog po punomoćniku MATEJ KAPELARI</izvorni_sadrzaj>
    <derivirana_varijabla naziv="DomainObject.Predmet.ProtustrankaFormatedWithAdressOIB_1"> PRO VITA d.o.o., OIB 19125605085, Kneza Trpimira 2, 44320 Kutina zastupanog po punomoćniku MATEJ KAPELARI</derivirana_varijabla>
  </DomainObject.Predmet.ProtustrankaFormatedWithAdressOIB>
  <DomainObject.Predmet.ProtustrankaWithAdress>
    <izvorni_sadrzaj>PRO VITA d.o.o. Kneza Trpimira 2, 44320 Kutina</izvorni_sadrzaj>
    <derivirana_varijabla naziv="DomainObject.Predmet.ProtustrankaWithAdress_1">PRO VITA d.o.o. Kneza Trpimira 2, 44320 Kutina</derivirana_varijabla>
  </DomainObject.Predmet.ProtustrankaWithAdress>
  <DomainObject.Predmet.ProtustrankaWithAdressOIB>
    <izvorni_sadrzaj>PRO VITA d.o.o., OIB 19125605085, Kneza Trpimira 2, 44320 Kutina</izvorni_sadrzaj>
    <derivirana_varijabla naziv="DomainObject.Predmet.ProtustrankaWithAdressOIB_1">PRO VITA d.o.o., OIB 19125605085, Kneza Trpimira 2, 44320 Kutina</derivirana_varijabla>
  </DomainObject.Predmet.ProtustrankaWithAdressOIB>
  <DomainObject.Predmet.ProtustrankaNazivFormated>
    <izvorni_sadrzaj>PRO VITA d.o.o.</izvorni_sadrzaj>
    <derivirana_varijabla naziv="DomainObject.Predmet.ProtustrankaNazivFormated_1">PRO VITA d.o.o.</derivirana_varijabla>
  </DomainObject.Predmet.ProtustrankaNazivFormated>
  <DomainObject.Predmet.ProtustrankaNazivFormatedOIB>
    <izvorni_sadrzaj>PRO VITA d.o.o., OIB 19125605085</izvorni_sadrzaj>
    <derivirana_varijabla naziv="DomainObject.Predmet.ProtustrankaNazivFormatedOIB_1">PRO VITA d.o.o., OIB 19125605085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VITA d.o.o. zastupanog po punomoćniku MATEJ KAPELARI</item>
    </izvorni_sadrzaj>
    <derivirana_varijabla naziv="DomainObject.Predmet.ProtuStrankaListFormated_1">
      <item>PRO VITA d.o.o. zastupanog po punomoćniku MATEJ KAPELARI</item>
    </derivirana_varijabla>
  </DomainObject.Predmet.ProtuStrankaListFormated>
  <DomainObject.Predmet.ProtuStrankaListFormatedOIB>
    <izvorni_sadrzaj>
      <item>PRO VITA d.o.o., OIB 19125605085 zastupanog po punomoćniku MATEJ KAPELARI</item>
    </izvorni_sadrzaj>
    <derivirana_varijabla naziv="DomainObject.Predmet.ProtuStrankaListFormatedOIB_1">
      <item>PRO VITA d.o.o., OIB 19125605085 zastupanog po punomoćniku MATEJ KAPELARI</item>
    </derivirana_varijabla>
  </DomainObject.Predmet.ProtuStrankaListFormatedOIB>
  <DomainObject.Predmet.ProtuStrankaListFormatedWithAdress>
    <izvorni_sadrzaj>
      <item>PRO VITA d.o.o., Kneza Trpimira 2, 44320 Kutina zastupanog po punomoćniku MATEJ KAPELARI</item>
    </izvorni_sadrzaj>
    <derivirana_varijabla naziv="DomainObject.Predmet.ProtuStrankaListFormatedWithAdress_1">
      <item>PRO VITA d.o.o., Kneza Trpimira 2, 44320 Kutina zastupanog po punomoćniku MATEJ KAPELARI</item>
    </derivirana_varijabla>
  </DomainObject.Predmet.ProtuStrankaListFormatedWithAdress>
  <DomainObject.Predmet.ProtuStrankaListFormatedWithAdressOIB>
    <izvorni_sadrzaj>
      <item>PRO VITA d.o.o., OIB 19125605085, Kneza Trpimira 2, 44320 Kutina zastupanog po punomoćniku MATEJ KAPELARI</item>
    </izvorni_sadrzaj>
    <derivirana_varijabla naziv="DomainObject.Predmet.ProtuStrankaListFormatedWithAdressOIB_1">
      <item>PRO VITA d.o.o., OIB 19125605085, Kneza Trpimira 2, 44320 Kutina zastupanog po punomoćniku MATEJ KAPELARI</item>
    </derivirana_varijabla>
  </DomainObject.Predmet.ProtuStrankaListFormatedWithAdressOIB>
  <DomainObject.Predmet.ProtuStrankaListNazivFormated>
    <izvorni_sadrzaj>
      <item>PRO VITA d.o.o.</item>
    </izvorni_sadrzaj>
    <derivirana_varijabla naziv="DomainObject.Predmet.ProtuStrankaListNazivFormated_1">
      <item>PRO VITA d.o.o.</item>
    </derivirana_varijabla>
  </DomainObject.Predmet.ProtuStrankaListNazivFormated>
  <DomainObject.Predmet.ProtuStrankaListNazivFormatedOIB>
    <izvorni_sadrzaj>
      <item>PRO VITA d.o.o., OIB 19125605085</item>
    </izvorni_sadrzaj>
    <derivirana_varijabla naziv="DomainObject.Predmet.ProtuStrankaListNazivFormatedOIB_1">
      <item>PRO VITA d.o.o., OIB 19125605085</item>
    </derivirana_varijabla>
  </DomainObject.Predmet.ProtuStrankaListNazivFormatedOIB>
  <DomainObject.Predmet.OstaliListFormated>
    <izvorni_sadrzaj>
      <item>MATEJ KAPELARI punomoćnik sudionika u postupku PRO VITA d.o.o.</item>
    </izvorni_sadrzaj>
    <derivirana_varijabla naziv="DomainObject.Predmet.OstaliListFormated_1">
      <item>MATEJ KAPELARI punomoćnik sudionika u postupku PRO VITA d.o.o.</item>
    </derivirana_varijabla>
  </DomainObject.Predmet.OstaliListFormated>
  <DomainObject.Predmet.OstaliListFormatedOIB>
    <izvorni_sadrzaj>
      <item>MATEJ KAPELARI, OIB 57524816661 punomoćnik sudionika u postupku PRO VITA d.o.o.</item>
    </izvorni_sadrzaj>
    <derivirana_varijabla naziv="DomainObject.Predmet.OstaliListFormatedOIB_1">
      <item>MATEJ KAPELARI, OIB 57524816661 punomoćnik sudionika u postupku PRO VITA d.o.o.</item>
    </derivirana_varijabla>
  </DomainObject.Predmet.OstaliListFormatedOIB>
  <DomainObject.Predmet.OstaliListFormatedWithAdress>
    <izvorni_sadrzaj>
      <item>MATEJ KAPELARI, Hlinkova 618/2, Košice-Sever punomoćnik sudionika u postupku PRO VITA d.o.o.</item>
    </izvorni_sadrzaj>
    <derivirana_varijabla naziv="DomainObject.Predmet.OstaliListFormatedWithAdress_1">
      <item>MATEJ KAPELARI, Hlinkova 618/2, Košice-Sever punomoćnik sudionika u postupku PRO VITA d.o.o.</item>
    </derivirana_varijabla>
  </DomainObject.Predmet.OstaliListFormatedWithAdress>
  <DomainObject.Predmet.OstaliListFormatedWithAdressOIB>
    <izvorni_sadrzaj>
      <item>MATEJ KAPELARI, OIB 57524816661, Hlinkova 618/2, Košice-Sever punomoćnik sudionika u postupku PRO VITA d.o.o.</item>
    </izvorni_sadrzaj>
    <derivirana_varijabla naziv="DomainObject.Predmet.OstaliListFormatedWithAdressOIB_1">
      <item>MATEJ KAPELARI, OIB 57524816661, Hlinkova 618/2, Košice-Sever punomoćnik sudionika u postupku PRO VITA d.o.o.</item>
    </derivirana_varijabla>
  </DomainObject.Predmet.OstaliListFormatedWithAdressOIB>
  <DomainObject.Predmet.OstaliListNazivFormated>
    <izvorni_sadrzaj>
      <item>MATEJ KAPELARI</item>
    </izvorni_sadrzaj>
    <derivirana_varijabla naziv="DomainObject.Predmet.OstaliListNazivFormated_1">
      <item>MATEJ KAPELARI</item>
    </derivirana_varijabla>
  </DomainObject.Predmet.OstaliListNazivFormated>
  <DomainObject.Predmet.OstaliListNazivFormatedOIB>
    <izvorni_sadrzaj>
      <item>MATEJ KAPELARI, OIB 57524816661</item>
    </izvorni_sadrzaj>
    <derivirana_varijabla naziv="DomainObject.Predmet.OstaliListNazivFormatedOIB_1">
      <item>MATEJ KAPELARI, OIB 57524816661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VITA d.o.o.</izvorni_sadrzaj>
    <derivirana_varijabla naziv="DomainObject.Predmet.ProtustrankaIDrugi_1">PRO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VITA d.o.o., OIB 19125605085, Kneza Trpimira 2, 44320 Kutina</izvorni_sadrzaj>
    <derivirana_varijabla naziv="DomainObject.Predmet.ProtustrankaIDrugiAdressOIB_1">PRO VITA d.o.o., OIB 19125605085, Kneza Trpimira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VITA d.o.o.</item>
      <item>MATEJ KAPELARI</item>
    </izvorni_sadrzaj>
    <derivirana_varijabla naziv="DomainObject.Predmet.SudioniciListNaziv_1">
      <item>FINA Regionalni centar Zagreb</item>
      <item>PRO VITA d.o.o.</item>
      <item>MATEJ KAPELARI</item>
    </derivirana_varijabla>
  </DomainObject.Predmet.SudioniciListNaziv>
  <DomainObject.Predmet.SudioniciListAdressOIB>
    <izvorni_sadrzaj>
      <item>FINA Regionalni centar Zagreb, OIB 85821130368, Trg svibanjskih žrtava 1995. 1,10000 Zagreb</item>
      <item>PRO VITA d.o.o., OIB 19125605085, Kneza Trpimira 2,44320 Kutina</item>
      <item>MATEJ KAPELARI, OIB 57524816661, Hlinkova 618/2,Košice-Sever</item>
    </izvorni_sadrzaj>
    <derivirana_varijabla naziv="DomainObject.Predmet.SudioniciListAdressOIB_1">
      <item>FINA Regionalni centar Zagreb, OIB 85821130368, Trg svibanjskih žrtava 1995. 1,10000 Zagreb</item>
      <item>PRO VITA d.o.o., OIB 19125605085, Kneza Trpimira 2,44320 Kutina</item>
      <item>MATEJ KAPELARI, OIB 57524816661, Hlinkova 618/2,Košice-Sever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19125605085</item>
      <item>, OIB 57524816661</item>
    </izvorni_sadrzaj>
    <derivirana_varijabla naziv="DomainObject.Predmet.SudioniciListNazivOIB_1">
      <item>, OIB 85821130368</item>
      <item>, OIB 19125605085</item>
      <item>, OIB 57524816661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B4D0A-B582-4986-972D-52882D558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1321</properties:Characters>
  <properties:Lines>48</properties:Lines>
  <properties:Paragraphs>18</properties:Paragraphs>
  <properties:TotalTime>15</properties:TotalTime>
  <properties:ScaleCrop>false</properties:ScaleCrop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