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57a2" w14:paraId="ef957a2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4D3030" w:rsidRPr="005A4F1B">
        <w:t>MARIO ČIČIĆ j.d.o.o. Pula, Sergijevaca 13, OIB: 16443008158</w:t>
      </w:r>
      <w:r w:rsidR="006F7785" w:rsidRPr="006F7785">
        <w:t xml:space="preserve">, </w:t>
      </w:r>
      <w:r w:rsidR="00786017">
        <w:t xml:space="preserve"> </w:t>
      </w:r>
      <w:r w:rsidR="004D3030">
        <w:t>22</w:t>
      </w:r>
      <w:r w:rsidR="00786017" w:rsidRPr="00786017">
        <w:t xml:space="preserve">. </w:t>
      </w:r>
      <w:r w:rsidR="004D3030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4D3030" w:rsidRPr="005A4F1B">
        <w:t>MARIO ČIČIĆ j.d.o.o. Pula, Sergijevaca 13, OIB: 16443008158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4D3030">
        <w:t>29</w:t>
      </w:r>
      <w:r w:rsidR="002C5228" w:rsidRPr="00063D7A">
        <w:t>-</w:t>
      </w:r>
      <w:r w:rsidR="00B104D0" w:rsidRPr="00063D7A">
        <w:t>1</w:t>
      </w:r>
      <w:r w:rsidR="004D3030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4D3030">
        <w:t>29</w:t>
      </w:r>
      <w:r w:rsidR="007F2AFD" w:rsidRPr="007F2AFD">
        <w:t>/1</w:t>
      </w:r>
      <w:r w:rsidR="004D3030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4D3030">
        <w:t>24</w:t>
      </w:r>
      <w:r w:rsidR="006F7785" w:rsidRPr="006F7785">
        <w:t xml:space="preserve">. </w:t>
      </w:r>
      <w:r w:rsidR="004D3030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4D3030" w:rsidR="004D3030" w:rsidRPr="00042A52">
      <w:pPr>
        <w:ind w:right="-2"/>
        <w:jc w:val="both"/>
      </w:pPr>
      <w:r>
        <w:tab/>
      </w:r>
      <w:r w:rsidR="00615064" w:rsidRPr="00063D7A">
        <w:t>„</w:t>
      </w:r>
      <w:r w:rsidR="004D3030" w:rsidRPr="00042A52">
        <w:t>I.</w:t>
      </w:r>
      <w:r w:rsidR="004D3030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D3030" w:rsidRPr="00EB6C6F">
        <w:t xml:space="preserve">društvom </w:t>
      </w:r>
      <w:r w:rsidR="004D3030" w:rsidRPr="005A4F1B">
        <w:t>MARIO ČIČIĆ j.d.o.o. Pula, Sergijevaca 13, OIB: 16443008158</w:t>
      </w:r>
      <w:r w:rsidR="004D3030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4D3030" w:rsidP="004D3030" w:rsidR="004D3030" w:rsidRPr="00042A52">
      <w:pPr>
        <w:ind w:right="-2"/>
        <w:jc w:val="both"/>
      </w:pPr>
      <w:r>
        <w:tab/>
        <w:t>22</w:t>
      </w:r>
      <w:r w:rsidRPr="00042A52">
        <w:t>.</w:t>
      </w:r>
      <w:r>
        <w:t xml:space="preserve"> ožujka 2017. u 12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4D3030" w:rsidP="004D3030" w:rsidR="004D3030">
      <w:pPr>
        <w:ind w:right="-2"/>
        <w:jc w:val="both"/>
      </w:pPr>
      <w:r w:rsidRPr="00042A52">
        <w:t>na koje se pozivaju:</w:t>
      </w:r>
    </w:p>
    <w:p w:rsidRDefault="004D3030" w:rsidP="004D3030" w:rsidR="004D3030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4D3030" w:rsidP="004D3030" w:rsidR="004D3030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4D3030" w:rsidP="004D3030" w:rsidR="004D3030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Mario</w:t>
      </w:r>
      <w:r w:rsidRPr="005A4F1B">
        <w:t xml:space="preserve"> Čičić iz Pule, Argonautska 82</w:t>
      </w:r>
      <w:r>
        <w:t>.</w:t>
      </w:r>
    </w:p>
    <w:p w:rsidRDefault="004D3030" w:rsidP="004D3030" w:rsidR="004D3030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4D3030" w:rsidP="004D3030" w:rsidR="004D3030" w:rsidRPr="00042A52">
      <w:pPr>
        <w:ind w:right="-2"/>
        <w:jc w:val="both"/>
      </w:pPr>
    </w:p>
    <w:p w:rsidRDefault="004D3030" w:rsidP="004D3030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4D3030">
        <w:t>24</w:t>
      </w:r>
      <w:r w:rsidR="00F64C95">
        <w:t xml:space="preserve">. </w:t>
      </w:r>
      <w:r w:rsidR="004D3030">
        <w:t>siječnja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4D3030">
        <w:t>od 2</w:t>
      </w:r>
      <w:r w:rsidR="006F7785">
        <w:t>2</w:t>
      </w:r>
      <w:r w:rsidR="00F64C95" w:rsidRPr="00042A52">
        <w:t xml:space="preserve">. </w:t>
      </w:r>
      <w:r w:rsidR="004D3030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D3030">
        <w:t>22.</w:t>
      </w:r>
      <w:r w:rsidR="00FE408C" w:rsidRPr="00063D7A">
        <w:t xml:space="preserve"> </w:t>
      </w:r>
      <w:r w:rsidR="004D3030">
        <w:t>ožujka</w:t>
      </w:r>
      <w:r w:rsidR="00616633">
        <w:t xml:space="preserve">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BC1D58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D3030">
        <w:t>2</w:t>
      </w:r>
      <w:r w:rsidR="00786017">
        <w:t>2</w:t>
      </w:r>
      <w:r w:rsidR="00BA018B" w:rsidRPr="00063D7A">
        <w:t xml:space="preserve">. </w:t>
      </w:r>
      <w:r w:rsidR="004D3030">
        <w:t xml:space="preserve">ožujka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EE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215EEA" w:rsidR="00215EEA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15EEA" w:rsidRPr="00AC4D95">
      <w:rPr>
        <w:sz w:val="23"/>
        <w:szCs w:val="23"/>
      </w:rPr>
      <w:t>Posl. br. 10 St-</w:t>
    </w:r>
    <w:r w:rsidR="00215EEA">
      <w:rPr>
        <w:sz w:val="23"/>
        <w:szCs w:val="23"/>
      </w:rPr>
      <w:t>29</w:t>
    </w:r>
    <w:r w:rsidR="00215EEA" w:rsidRPr="00AC4D95">
      <w:rPr>
        <w:sz w:val="23"/>
        <w:szCs w:val="23"/>
      </w:rPr>
      <w:t>/1</w:t>
    </w:r>
    <w:r w:rsidR="00215EEA">
      <w:rPr>
        <w:sz w:val="23"/>
        <w:szCs w:val="23"/>
      </w:rPr>
      <w:t>7</w:t>
    </w:r>
    <w:r w:rsidR="00215EEA" w:rsidRPr="00AC4D95">
      <w:rPr>
        <w:sz w:val="23"/>
        <w:szCs w:val="23"/>
      </w:rPr>
      <w:t>-</w:t>
    </w:r>
    <w:r w:rsidR="00215EEA">
      <w:rPr>
        <w:sz w:val="23"/>
        <w:szCs w:val="23"/>
      </w:rPr>
      <w:t>9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4D3030">
      <w:rPr>
        <w:sz w:val="23"/>
        <w:szCs w:val="23"/>
      </w:rPr>
      <w:t>29</w:t>
    </w:r>
    <w:r w:rsidR="00AC4D95" w:rsidRPr="00AC4D95">
      <w:rPr>
        <w:sz w:val="23"/>
        <w:szCs w:val="23"/>
      </w:rPr>
      <w:t>/1</w:t>
    </w:r>
    <w:r w:rsidR="004D3030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4D3030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15EEA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11516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D3030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1D58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C1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C1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St-29/2017-9</izvorni_sadrzaj>
    <derivirana_varijabla naziv="DomainObject.Oznaka_1">St-29/2017-9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ČIČIĆ j.d.o.o. PULA</izvorni_sadrzaj>
    <derivirana_varijabla naziv="DomainObject.Predmet.ProtustrankaFormated_1">  MARIO ČIČIĆ j.d.o.o. PULA</derivirana_varijabla>
  </DomainObject.Predmet.ProtustrankaFormated>
  <DomainObject.Predmet.ProtustrankaFormatedOIB>
    <izvorni_sadrzaj>  MARIO ČIČIĆ j.d.o.o. PULA, OIB 16443008158</izvorni_sadrzaj>
    <derivirana_varijabla naziv="DomainObject.Predmet.ProtustrankaFormatedOIB_1">  MARIO ČIČIĆ j.d.o.o. PULA, OIB 16443008158</derivirana_varijabla>
  </DomainObject.Predmet.ProtustrankaFormatedOIB>
  <DomainObject.Predmet.ProtustrankaFormatedWithAdress>
    <izvorni_sadrzaj> MARIO ČIČIĆ j.d.o.o. PULA, Sergijevaca 13, 52100 Pula</izvorni_sadrzaj>
    <derivirana_varijabla naziv="DomainObject.Predmet.ProtustrankaFormatedWithAdress_1"> MARIO ČIČIĆ j.d.o.o. PULA, Sergijevaca 13, 52100 Pula</derivirana_varijabla>
  </DomainObject.Predmet.ProtustrankaFormatedWithAdress>
  <DomainObject.Predmet.ProtustrankaFormatedWithAdressOIB>
    <izvorni_sadrzaj> MARIO ČIČIĆ j.d.o.o. PULA, OIB 16443008158, Sergijevaca 13, 52100 Pula</izvorni_sadrzaj>
    <derivirana_varijabla naziv="DomainObject.Predmet.ProtustrankaFormatedWithAdressOIB_1"> MARIO ČIČIĆ j.d.o.o. PULA, OIB 16443008158, Sergijevaca 13, 52100 Pula</derivirana_varijabla>
  </DomainObject.Predmet.ProtustrankaFormatedWithAdressOIB>
  <DomainObject.Predmet.ProtustrankaWithAdress>
    <izvorni_sadrzaj>MARIO ČIČIĆ j.d.o.o. PULA Sergijevaca 13, 52100 Pula</izvorni_sadrzaj>
    <derivirana_varijabla naziv="DomainObject.Predmet.ProtustrankaWithAdress_1">MARIO ČIČIĆ j.d.o.o. PULA Sergijevaca 13, 52100 Pula</derivirana_varijabla>
  </DomainObject.Predmet.ProtustrankaWithAdress>
  <DomainObject.Predmet.ProtustrankaWithAdressOIB>
    <izvorni_sadrzaj>MARIO ČIČIĆ j.d.o.o. PULA, OIB 16443008158, Sergijevaca 13, 52100 Pula</izvorni_sadrzaj>
    <derivirana_varijabla naziv="DomainObject.Predmet.ProtustrankaWithAdressOIB_1">MARIO ČIČIĆ j.d.o.o. PULA, OIB 16443008158, Sergijevaca 13, 52100 Pula</derivirana_varijabla>
  </DomainObject.Predmet.ProtustrankaWithAdressOIB>
  <DomainObject.Predmet.ProtustrankaNazivFormated>
    <izvorni_sadrzaj>MARIO ČIČIĆ j.d.o.o. PULA</izvorni_sadrzaj>
    <derivirana_varijabla naziv="DomainObject.Predmet.ProtustrankaNazivFormated_1">MARIO ČIČIĆ j.d.o.o. PULA</derivirana_varijabla>
  </DomainObject.Predmet.ProtustrankaNazivFormated>
  <DomainObject.Predmet.ProtustrankaNazivFormatedOIB>
    <izvorni_sadrzaj>MARIO ČIČIĆ j.d.o.o. PULA, OIB 16443008158</izvorni_sadrzaj>
    <derivirana_varijabla naziv="DomainObject.Predmet.ProtustrankaNazivFormatedOIB_1">MARIO ČIČIĆ j.d.o.o. PULA, OIB 16443008158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23531.24</izvorni_sadrzaj>
    <derivirana_varijabla naziv="DomainObject.Predmet.TrenutnaVrijednost_1">23531.24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MARIO ČIČIĆ j.d.o.o. PULA</item>
    </izvorni_sadrzaj>
    <derivirana_varijabla naziv="DomainObject.Predmet.ProtuStrankaListFormated_1">
      <item>MARIO ČIČIĆ j.d.o.o. PULA</item>
    </derivirana_varijabla>
  </DomainObject.Predmet.ProtuStrankaListFormated>
  <DomainObject.Predmet.ProtuStrankaListFormatedOIB>
    <izvorni_sadrzaj>
      <item>MARIO ČIČIĆ j.d.o.o. PULA, OIB 16443008158</item>
    </izvorni_sadrzaj>
    <derivirana_varijabla naziv="DomainObject.Predmet.ProtuStrankaListFormatedOIB_1">
      <item>MARIO ČIČIĆ j.d.o.o. PULA, OIB 16443008158</item>
    </derivirana_varijabla>
  </DomainObject.Predmet.ProtuStrankaListFormatedOIB>
  <DomainObject.Predmet.ProtuStrankaListFormatedWithAdress>
    <izvorni_sadrzaj>
      <item>MARIO ČIČIĆ j.d.o.o. PULA, Sergijevaca 13, 52100 Pula</item>
    </izvorni_sadrzaj>
    <derivirana_varijabla naziv="DomainObject.Predmet.ProtuStrankaListFormatedWithAdress_1">
      <item>MARIO ČIČIĆ j.d.o.o. PULA, Sergijevaca 13, 52100 Pula</item>
    </derivirana_varijabla>
  </DomainObject.Predmet.ProtuStrankaListFormatedWithAdress>
  <DomainObject.Predmet.ProtuStrankaListFormatedWithAdressOIB>
    <izvorni_sadrzaj>
      <item>MARIO ČIČIĆ j.d.o.o. PULA, OIB 16443008158, Sergijevaca 13, 52100 Pula</item>
    </izvorni_sadrzaj>
    <derivirana_varijabla naziv="DomainObject.Predmet.ProtuStrankaListFormatedWithAdressOIB_1">
      <item>MARIO ČIČIĆ j.d.o.o. PULA, OIB 16443008158, Sergijevaca 13, 52100 Pula</item>
    </derivirana_varijabla>
  </DomainObject.Predmet.ProtuStrankaListFormatedWithAdressOIB>
  <DomainObject.Predmet.ProtuStrankaListNazivFormated>
    <izvorni_sadrzaj>
      <item>MARIO ČIČIĆ j.d.o.o. PULA</item>
    </izvorni_sadrzaj>
    <derivirana_varijabla naziv="DomainObject.Predmet.ProtuStrankaListNazivFormated_1">
      <item>MARIO ČIČIĆ j.d.o.o. PULA</item>
    </derivirana_varijabla>
  </DomainObject.Predmet.ProtuStrankaListNazivFormated>
  <DomainObject.Predmet.ProtuStrankaListNazivFormatedOIB>
    <izvorni_sadrzaj>
      <item>MARIO ČIČIĆ j.d.o.o. PULA, OIB 16443008158</item>
    </izvorni_sadrzaj>
    <derivirana_varijabla naziv="DomainObject.Predmet.ProtuStrankaListNazivFormatedOIB_1">
      <item>MARIO ČIČIĆ j.d.o.o. PULA, OIB 16443008158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St-29/2017-9</izvorni_sadrzaj>
    <derivirana_varijabla naziv="DomainObject.PoslovniBrojDokumenta_1">St-29/2017-9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MARIO ČIČIĆ j.d.o.o. PULA</izvorni_sadrzaj>
    <derivirana_varijabla naziv="DomainObject.Predmet.ProtustrankaIDrugi_1">MARIO ČIČIĆ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MARIO ČIČIĆ j.d.o.o. PULA, OIB 16443008158, Sergijevaca 13, 52100 Pula</izvorni_sadrzaj>
    <derivirana_varijabla naziv="DomainObject.Predmet.ProtustrankaIDrugiAdressOIB_1">MARIO ČIČIĆ j.d.o.o. PULA, OIB 16443008158, Sergijevaca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MARIO ČIČIĆ j.d.o.o. PULA</item>
    </izvorni_sadrzaj>
    <derivirana_varijabla naziv="DomainObject.Predmet.SudioniciListNaziv_1">
      <item>FINANCIJSKA AGENCIJA, RC RIJEKA, PODRUŽNICA PULA, PULA</item>
      <item>MARIO ČIČIĆ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MARIO ČIČIĆ j.d.o.o. PULA, OIB 16443008158, Sergijevaca 13,52100 Pula</item>
    </izvorni_sadrzaj>
    <derivirana_varijabla naziv="DomainObject.Predmet.SudioniciListAdressOIB_1">
      <item>FINANCIJSKA AGENCIJA, RC RIJEKA, PODRUŽNICA PULA, PULA, OIB 85821130368, Giardini 5,52100 Pula</item>
      <item>MARIO ČIČIĆ j.d.o.o. PULA, OIB 16443008158, Sergijevaca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16443008158</item>
    </izvorni_sadrzaj>
    <derivirana_varijabla naziv="DomainObject.Predmet.SudioniciListNazivOIB_1">
      <item>, OIB 85821130368</item>
      <item>, OIB 16443008158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118BC-5A96-464F-BD3B-70B1F0D87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3203</properties:Characters>
  <properties:Lines>90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2017-03-22T11:49:00Z</dcterms:created>
  <dc:creator>msimicic</dc:creator>
  <cp:lastModifiedBy>Sanja Lakošeljac</cp:lastModifiedBy>
  <cp:lastPrinted>2017-03-22T12:41:00Z</cp:lastPrinted>
  <dcterms:modified xmlns:xsi="http://www.w3.org/2001/XMLSchema-instance" xsi:type="dcterms:W3CDTF">2017-03-22T12:41:00Z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