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c4d2" w14:paraId="ff4c4d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5F9C" w:rsidP="000C5F9C" w:rsidR="000C5F9C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St-445/2016-3.</w:t>
      </w:r>
    </w:p>
    <w:p w:rsidRDefault="000C5F9C" w:rsidP="000C5F9C" w:rsidR="000C5F9C">
      <w:pPr>
        <w:jc w:val="both"/>
        <w:rPr>
          <w:rFonts w:cs="Arial" w:hAnsi="Arial" w:ascii="Arial"/>
          <w:b/>
        </w:rPr>
      </w:pPr>
    </w:p>
    <w:p w:rsidRDefault="000C5F9C" w:rsidP="000C5F9C" w:rsidR="000C5F9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C5F9C" w:rsidP="000C5F9C" w:rsidR="000C5F9C">
      <w:pPr>
        <w:jc w:val="center"/>
        <w:rPr>
          <w:rFonts w:cs="Arial" w:hAnsi="Arial" w:ascii="Arial"/>
          <w:b/>
        </w:rPr>
      </w:pPr>
    </w:p>
    <w:p w:rsidRDefault="000C5F9C" w:rsidP="000C5F9C" w:rsidR="000C5F9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0C5F9C" w:rsidP="000C5F9C" w:rsidR="000C5F9C">
      <w:pPr>
        <w:jc w:val="both"/>
        <w:rPr>
          <w:rFonts w:cs="Arial" w:hAnsi="Arial" w:ascii="Arial"/>
        </w:rPr>
      </w:pP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UDRUGA DIJALIZIRANIH I TRANSPLATIRANIH BUBREŽNIH BOLESNIKA KBC-ZAGREB-REBRO iz Zagreba, Mije </w:t>
      </w:r>
      <w:proofErr w:type="spellStart"/>
      <w:r>
        <w:rPr>
          <w:rFonts w:cs="Arial" w:hAnsi="Arial" w:ascii="Arial"/>
        </w:rPr>
        <w:t>Kišpatića</w:t>
      </w:r>
      <w:proofErr w:type="spellEnd"/>
      <w:r>
        <w:rPr>
          <w:rFonts w:cs="Arial" w:hAnsi="Arial" w:ascii="Arial"/>
        </w:rPr>
        <w:t xml:space="preserve"> 12, OIB 03245313120, dana 20. siječnja 2017. godine  </w:t>
      </w:r>
    </w:p>
    <w:p w:rsidRDefault="000C5F9C" w:rsidP="000C5F9C" w:rsidR="000C5F9C">
      <w:pPr>
        <w:jc w:val="both"/>
        <w:rPr>
          <w:rFonts w:cs="Arial" w:hAnsi="Arial" w:ascii="Arial"/>
        </w:rPr>
      </w:pPr>
    </w:p>
    <w:p w:rsidRDefault="000C5F9C" w:rsidP="000C5F9C" w:rsidR="000C5F9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DIJALIZIRANIH I TRANSPLATIRANIH BUBREŽNIH BOLESNIKA KBC-ZAGREB-REBRO iz Zagreba, Mije </w:t>
      </w:r>
      <w:proofErr w:type="spellStart"/>
      <w:r>
        <w:rPr>
          <w:rFonts w:cs="Arial" w:hAnsi="Arial" w:ascii="Arial"/>
        </w:rPr>
        <w:t>Kišpatića</w:t>
      </w:r>
      <w:proofErr w:type="spellEnd"/>
      <w:r>
        <w:rPr>
          <w:rFonts w:cs="Arial" w:hAnsi="Arial" w:ascii="Arial"/>
        </w:rPr>
        <w:t xml:space="preserve"> 12, OIB 0324531312.</w:t>
      </w: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DOMAGOJ REPAČ iz Zagreba, </w:t>
      </w:r>
      <w:proofErr w:type="spellStart"/>
      <w:r>
        <w:rPr>
          <w:rFonts w:cs="Arial" w:hAnsi="Arial" w:ascii="Arial"/>
        </w:rPr>
        <w:t>Đorđićeva</w:t>
      </w:r>
      <w:proofErr w:type="spellEnd"/>
      <w:r>
        <w:rPr>
          <w:rFonts w:cs="Arial" w:hAnsi="Arial" w:ascii="Arial"/>
        </w:rPr>
        <w:t xml:space="preserve"> 24, OIB 24977406612. </w:t>
      </w: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DIJALIZIRANIH I TRANSPLATIRANIH BUBREŽNIH BOLESNIKA KBC-ZAGREB-REBRO iz Zagreba, Mije </w:t>
      </w:r>
      <w:proofErr w:type="spellStart"/>
      <w:r>
        <w:rPr>
          <w:rFonts w:cs="Arial" w:hAnsi="Arial" w:ascii="Arial"/>
        </w:rPr>
        <w:t>Kišpatića</w:t>
      </w:r>
      <w:proofErr w:type="spellEnd"/>
      <w:r>
        <w:rPr>
          <w:rFonts w:cs="Arial" w:hAnsi="Arial" w:ascii="Arial"/>
        </w:rPr>
        <w:t xml:space="preserve"> 12, OIB 0324531312.</w:t>
      </w:r>
    </w:p>
    <w:p w:rsidRDefault="000C5F9C" w:rsidP="000C5F9C" w:rsidR="000C5F9C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20. siječnja 2017. godine u 07,30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0C5F9C" w:rsidP="000C5F9C" w:rsidR="000C5F9C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0C5F9C" w:rsidP="000C5F9C" w:rsidR="000C5F9C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0C5F9C" w:rsidP="000C5F9C" w:rsidR="000C5F9C">
      <w:pPr>
        <w:jc w:val="both"/>
        <w:rPr>
          <w:rFonts w:cs="Arial" w:hAnsi="Arial" w:ascii="Arial"/>
        </w:rPr>
      </w:pPr>
    </w:p>
    <w:p w:rsidRDefault="000C5F9C" w:rsidP="000C5F9C" w:rsidR="000C5F9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St-445/2016-2,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C5F9C" w:rsidP="000C5F9C" w:rsidR="000C5F9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C5F9C" w:rsidP="000C5F9C" w:rsidR="000C5F9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0C5F9C" w:rsidP="000C5F9C" w:rsidR="000C5F9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20. siječnja 2017. godine</w:t>
      </w:r>
    </w:p>
    <w:p w:rsidRDefault="000C5F9C" w:rsidP="000C5F9C" w:rsidR="000C5F9C">
      <w:pPr>
        <w:rPr>
          <w:rFonts w:cs="Arial" w:hAnsi="Arial" w:ascii="Arial"/>
          <w:b/>
        </w:rPr>
      </w:pPr>
    </w:p>
    <w:p w:rsidRDefault="000C5F9C" w:rsidP="000C5F9C" w:rsidR="000C5F9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0C5F9C" w:rsidP="000C5F9C" w:rsidR="000C5F9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0C5F9C" w:rsidP="000C5F9C" w:rsidR="000C5F9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0C5F9C" w:rsidP="000C5F9C" w:rsidR="000C5F9C">
      <w:pPr>
        <w:jc w:val="both"/>
        <w:rPr>
          <w:rFonts w:cs="Arial" w:hAnsi="Arial" w:ascii="Arial"/>
        </w:rPr>
      </w:pP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C5F9C" w:rsidP="000C5F9C" w:rsidR="000C5F9C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0C5F9C" w:rsidP="000C5F9C" w:rsidR="000C5F9C">
      <w:pPr>
        <w:jc w:val="both"/>
        <w:rPr>
          <w:rFonts w:cs="Arial" w:hAnsi="Arial" w:ascii="Arial"/>
        </w:rPr>
      </w:pPr>
    </w:p>
    <w:p w:rsidRDefault="000C5F9C" w:rsidP="000C5F9C" w:rsidR="000C5F9C">
      <w:pPr>
        <w:jc w:val="both"/>
        <w:rPr>
          <w:rFonts w:cs="Arial" w:hAnsi="Arial" w:ascii="Arial"/>
        </w:rPr>
      </w:pPr>
    </w:p>
    <w:p w:rsidRDefault="000C5F9C" w:rsidP="000C5F9C" w:rsidR="000C5F9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DNA:-dužniku-putem e-oglasne ploče i poštom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-stečajnom upravitelju putem e-oglasne ploče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-zakonskim zastupnicima dužnika putem e-oglasne ploče 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-ŽDO Bjelovar putem e-oglasne ploče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-Porezna uprava, Ispostava Zagreb, putem e-oglasne ploče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-predlagatelju FINI, Podružnica Zagreb, nakon pravomoćnosti - putem pošte  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registru Udruga – nakon pravomoćnosti rješenja putem pošte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C5F9C" w:rsidP="000C5F9C" w:rsidR="000C5F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20.01.2017.g.</w:t>
      </w:r>
    </w:p>
    <w:p w:rsidRDefault="000C5F9C" w:rsidP="000C5F9C" w:rsidR="000C5F9C">
      <w:pPr>
        <w:rPr>
          <w:rFonts w:cs="Arial" w:hAnsi="Arial" w:ascii="Arial"/>
        </w:rPr>
      </w:pPr>
    </w:p>
    <w:p w:rsidRDefault="000C5F9C" w:rsidP="000C5F9C" w:rsidR="000C5F9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5F9C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969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St-445/2016-3</izvorni_sadrzaj>
    <derivirana_varijabla naziv="DomainObject.Oznaka_1">St-445/2016-3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DIJALIZIRANIH I TRANSPLATIRANIH BUBREŽNIH BOLESNIKA KBC-ZAGREB-REBRO zastupanog po punomoćniku Gordana Lovrić; Jozo Lončar</izvorni_sadrzaj>
    <derivirana_varijabla naziv="DomainObject.Predmet.ProtustrankaFormated_1">  UDRUGA DIJALIZIRANIH I TRANSPLATIRANIH BUBREŽNIH BOLESNIKA KBC-ZAGREB-REBRO zastupanog po punomoćniku Gordana Lovrić; Jozo Lončar</derivirana_varijabla>
  </DomainObject.Predmet.ProtustrankaFormated>
  <DomainObject.Predmet.ProtustrankaFormatedOIB>
    <izvorni_sadrzaj>  UDRUGA DIJALIZIRANIH I TRANSPLATIRANIH BUBREŽNIH BOLESNIKA KBC-ZAGREB-REBRO, OIB 03245313120 zastupanog po punomoćniku Gordana Lovrić; Jozo Lončar</izvorni_sadrzaj>
    <derivirana_varijabla naziv="DomainObject.Predmet.ProtustrankaFormatedOIB_1">  UDRUGA DIJALIZIRANIH I TRANSPLATIRANIH BUBREŽNIH BOLESNIKA KBC-ZAGREB-REBRO, OIB 03245313120 zastupanog po punomoćniku Gordana Lovrić; Jozo Lončar</derivirana_varijabla>
  </DomainObject.Predmet.ProtustrankaFormatedOIB>
  <DomainObject.Predmet.ProtustrankaFormatedWithAdress>
    <izvorni_sadrzaj> UDRUGA DIJALIZIRANIH I TRANSPLATIRANIH BUBREŽNIH BOLESNIKA KBC-ZAGREB-REBRO, MIJE KIŠPATIĆA 12, 10000 Zagreb zastupanog po punomoćniku Gordana Lovrić; Jozo Lončar</izvorni_sadrzaj>
    <derivirana_varijabla naziv="DomainObject.Predmet.ProtustrankaFormatedWithAdress_1"> UDRUGA DIJALIZIRANIH I TRANSPLATIRANIH BUBREŽNIH BOLESNIKA KBC-ZAGREB-REBRO, MIJE KIŠPATIĆA 12, 10000 Zagreb zastupanog po punomoćniku Gordana Lovrić; Jozo Lončar</derivirana_varijabla>
  </DomainObject.Predmet.ProtustrankaFormatedWithAdress>
  <DomainObject.Predmet.ProtustrankaFormatedWithAdressOIB>
    <izvorni_sadrzaj> UDRUGA DIJALIZIRANIH I TRANSPLATIRANIH BUBREŽNIH BOLESNIKA KBC-ZAGREB-REBRO, OIB 03245313120, MIJE KIŠPATIĆA 12, 10000 Zagreb zastupanog po punomoćniku Gordana Lovrić; Jozo Lončar</izvorni_sadrzaj>
    <derivirana_varijabla naziv="DomainObject.Predmet.ProtustrankaFormatedWithAdressOIB_1"> UDRUGA DIJALIZIRANIH I TRANSPLATIRANIH BUBREŽNIH BOLESNIKA KBC-ZAGREB-REBRO, OIB 03245313120, MIJE KIŠPATIĆA 12, 10000 Zagreb zastupanog po punomoćniku Gordana Lovrić; Jozo Lončar</derivirana_varijabla>
  </DomainObject.Predmet.ProtustrankaFormatedWithAdressOIB>
  <DomainObject.Predmet.ProtustrankaWithAdress>
    <izvorni_sadrzaj>UDRUGA DIJALIZIRANIH I TRANSPLATIRANIH BUBREŽNIH BOLESNIKA KBC-ZAGREB-REBRO MIJE KIŠPATIĆA 12, 10000 Zagreb</izvorni_sadrzaj>
    <derivirana_varijabla naziv="DomainObject.Predmet.ProtustrankaWithAdress_1">UDRUGA DIJALIZIRANIH I TRANSPLATIRANIH BUBREŽNIH BOLESNIKA KBC-ZAGREB-REBRO MIJE KIŠPATIĆA 12, 10000 Zagreb</derivirana_varijabla>
  </DomainObject.Predmet.ProtustrankaWithAdress>
  <DomainObject.Predmet.ProtustrankaWithAdressOIB>
    <izvorni_sadrzaj>UDRUGA DIJALIZIRANIH I TRANSPLATIRANIH BUBREŽNIH BOLESNIKA KBC-ZAGREB-REBRO, OIB 03245313120, MIJE KIŠPATIĆA 12, 10000 Zagreb</izvorni_sadrzaj>
    <derivirana_varijabla naziv="DomainObject.Predmet.ProtustrankaWithAdressOIB_1">UDRUGA DIJALIZIRANIH I TRANSPLATIRANIH BUBREŽNIH BOLESNIKA KBC-ZAGREB-REBRO, OIB 03245313120, MIJE KIŠPATIĆA 12, 10000 Zagreb</derivirana_varijabla>
  </DomainObject.Predmet.ProtustrankaWithAdressOIB>
  <DomainObject.Predmet.ProtustrankaNazivFormated>
    <izvorni_sadrzaj>UDRUGA DIJALIZIRANIH I TRANSPLATIRANIH BUBREŽNIH BOLESNIKA KBC-ZAGREB-REBRO</izvorni_sadrzaj>
    <derivirana_varijabla naziv="DomainObject.Predmet.ProtustrankaNazivFormated_1">UDRUGA DIJALIZIRANIH I TRANSPLATIRANIH BUBREŽNIH BOLESNIKA KBC-ZAGREB-REBRO</derivirana_varijabla>
  </DomainObject.Predmet.ProtustrankaNazivFormated>
  <DomainObject.Predmet.ProtustrankaNazivFormatedOIB>
    <izvorni_sadrzaj>UDRUGA DIJALIZIRANIH I TRANSPLATIRANIH BUBREŽNIH BOLESNIKA KBC-ZAGREB-REBRO, OIB 03245313120</izvorni_sadrzaj>
    <derivirana_varijabla naziv="DomainObject.Predmet.ProtustrankaNazivFormatedOIB_1">UDRUGA DIJALIZIRANIH I TRANSPLATIRANIH BUBREŽNIH BOLESNIKA KBC-ZAGREB-REBRO, OIB 03245313120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DIJALIZIRANIH I TRANSPLATIRANIH BUBREŽNIH BOLESNIKA KBC-ZAGREB-REBRO zastupanog po punomoćniku Gordana Lovrić; Jozo Lončar</item>
    </izvorni_sadrzaj>
    <derivirana_varijabla naziv="DomainObject.Predmet.ProtuStrankaListFormated_1">
      <item>UDRUGA DIJALIZIRANIH I TRANSPLATIRANIH BUBREŽNIH BOLESNIKA KBC-ZAGREB-REBRO zastupanog po punomoćniku Gordana Lovrić; Jozo Lončar</item>
    </derivirana_varijabla>
  </DomainObject.Predmet.ProtuStrankaListFormated>
  <DomainObject.Predmet.ProtuStrankaListFormatedOIB>
    <izvorni_sadrzaj>
      <item>UDRUGA DIJALIZIRANIH I TRANSPLATIRANIH BUBREŽNIH BOLESNIKA KBC-ZAGREB-REBRO, OIB 03245313120 zastupanog po punomoćniku Gordana Lovrić; Jozo Lončar</item>
    </izvorni_sadrzaj>
    <derivirana_varijabla naziv="DomainObject.Predmet.ProtuStrankaListFormatedOIB_1">
      <item>UDRUGA DIJALIZIRANIH I TRANSPLATIRANIH BUBREŽNIH BOLESNIKA KBC-ZAGREB-REBRO, OIB 03245313120 zastupanog po punomoćniku Gordana Lovrić; Jozo Lončar</item>
    </derivirana_varijabla>
  </DomainObject.Predmet.ProtuStrankaListFormatedOIB>
  <DomainObject.Predmet.ProtuStrankaListFormatedWithAdress>
    <izvorni_sadrzaj>
      <item>UDRUGA DIJALIZIRANIH I TRANSPLATIRANIH BUBREŽNIH BOLESNIKA KBC-ZAGREB-REBRO, MIJE KIŠPATIĆA 12, 10000 Zagreb zastupanog po punomoćniku Gordana Lovrić; Jozo Lončar</item>
    </izvorni_sadrzaj>
    <derivirana_varijabla naziv="DomainObject.Predmet.ProtuStrankaListFormatedWithAdress_1">
      <item>UDRUGA DIJALIZIRANIH I TRANSPLATIRANIH BUBREŽNIH BOLESNIKA KBC-ZAGREB-REBRO, MIJE KIŠPATIĆA 12, 10000 Zagreb zastupanog po punomoćniku Gordana Lovrić; Jozo Lončar</item>
    </derivirana_varijabla>
  </DomainObject.Predmet.ProtuStrankaListFormatedWithAdress>
  <DomainObject.Predmet.ProtuStrankaListFormatedWithAdressOIB>
    <izvorni_sadrzaj>
      <item>UDRUGA DIJALIZIRANIH I TRANSPLATIRANIH BUBREŽNIH BOLESNIKA KBC-ZAGREB-REBRO, OIB 03245313120, MIJE KIŠPATIĆA 12, 10000 Zagreb zastupanog po punomoćniku Gordana Lovrić; Jozo Lončar</item>
    </izvorni_sadrzaj>
    <derivirana_varijabla naziv="DomainObject.Predmet.ProtuStrankaListFormatedWithAdressOIB_1">
      <item>UDRUGA DIJALIZIRANIH I TRANSPLATIRANIH BUBREŽNIH BOLESNIKA KBC-ZAGREB-REBRO, OIB 03245313120, MIJE KIŠPATIĆA 12, 10000 Zagreb zastupanog po punomoćniku Gordana Lovrić; Jozo Lončar</item>
    </derivirana_varijabla>
  </DomainObject.Predmet.ProtuStrankaListFormatedWithAdressOIB>
  <DomainObject.Predmet.ProtuStrankaListNazivFormated>
    <izvorni_sadrzaj>
      <item>UDRUGA DIJALIZIRANIH I TRANSPLATIRANIH BUBREŽNIH BOLESNIKA KBC-ZAGREB-REBRO</item>
    </izvorni_sadrzaj>
    <derivirana_varijabla naziv="DomainObject.Predmet.ProtuStrankaListNazivFormated_1">
      <item>UDRUGA DIJALIZIRANIH I TRANSPLATIRANIH BUBREŽNIH BOLESNIKA KBC-ZAGREB-REBRO</item>
    </derivirana_varijabla>
  </DomainObject.Predmet.ProtuStrankaListNazivFormated>
  <DomainObject.Predmet.ProtuStrankaListNazivFormatedOIB>
    <izvorni_sadrzaj>
      <item>UDRUGA DIJALIZIRANIH I TRANSPLATIRANIH BUBREŽNIH BOLESNIKA KBC-ZAGREB-REBRO, OIB 03245313120</item>
    </izvorni_sadrzaj>
    <derivirana_varijabla naziv="DomainObject.Predmet.ProtuStrankaListNazivFormatedOIB_1">
      <item>UDRUGA DIJALIZIRANIH I TRANSPLATIRANIH BUBREŽNIH BOLESNIKA KBC-ZAGREB-REBRO, OIB 03245313120</item>
    </derivirana_varijabla>
  </DomainObject.Predmet.ProtuStrankaListNazivFormatedOIB>
  <DomainObject.Predmet.OstaliListFormated>
    <izvorni_sadrzaj>
      <item>Jozo Lončar punomoćnik sudionika u postupku UDRUGA DIJALIZIRANIH I TRANSPLATIRANIH BUBREŽNIH BOLESNIKA KBC-ZAGREB-REBRO</item>
      <item>Gordana Lovrić punomoćnik sudionika u postupku UDRUGA DIJALIZIRANIH I TRANSPLATIRANIH BUBREŽNIH BOLESNIKA KBC-ZAGREB-REBRO</item>
    </izvorni_sadrzaj>
    <derivirana_varijabla naziv="DomainObject.Predmet.OstaliListFormated_1">
      <item>Jozo Lončar punomoćnik sudionika u postupku UDRUGA DIJALIZIRANIH I TRANSPLATIRANIH BUBREŽNIH BOLESNIKA KBC-ZAGREB-REBRO</item>
      <item>Gordana Lovrić punomoćnik sudionika u postupku UDRUGA DIJALIZIRANIH I TRANSPLATIRANIH BUBREŽNIH BOLESNIKA KBC-ZAGREB-REBRO</item>
    </derivirana_varijabla>
  </DomainObject.Predmet.OstaliListFormated>
  <DomainObject.Predmet.OstaliListFormatedOIB>
    <izvorni_sadrzaj>
      <item>Jozo Lončar punomoćnik sudionika u postupku UDRUGA DIJALIZIRANIH I TRANSPLATIRANIH BUBREŽNIH BOLESNIKA KBC-ZAGREB-REBRO</item>
      <item>Gordana Lovrić punomoćnik sudionika u postupku UDRUGA DIJALIZIRANIH I TRANSPLATIRANIH BUBREŽNIH BOLESNIKA KBC-ZAGREB-REBRO</item>
    </izvorni_sadrzaj>
    <derivirana_varijabla naziv="DomainObject.Predmet.OstaliListFormatedOIB_1">
      <item>Jozo Lončar punomoćnik sudionika u postupku UDRUGA DIJALIZIRANIH I TRANSPLATIRANIH BUBREŽNIH BOLESNIKA KBC-ZAGREB-REBRO</item>
      <item>Gordana Lovrić punomoćnik sudionika u postupku UDRUGA DIJALIZIRANIH I TRANSPLATIRANIH BUBREŽNIH BOLESNIKA KBC-ZAGREB-REBRO</item>
    </derivirana_varijabla>
  </DomainObject.Predmet.OstaliListFormatedOIB>
  <DomainObject.Predmet.OstaliListFormatedWithAdress>
    <izvorni_sadrzaj>
      <item>Jozo Lončar punomoćnik sudionika u postupku UDRUGA DIJALIZIRANIH I TRANSPLATIRANIH BUBREŽNIH BOLESNIKA KBC-ZAGREB-REBRO</item>
      <item>Gordana Lovrić punomoćnik sudionika u postupku UDRUGA DIJALIZIRANIH I TRANSPLATIRANIH BUBREŽNIH BOLESNIKA KBC-ZAGREB-REBRO</item>
    </izvorni_sadrzaj>
    <derivirana_varijabla naziv="DomainObject.Predmet.OstaliListFormatedWithAdress_1">
      <item>Jozo Lončar punomoćnik sudionika u postupku UDRUGA DIJALIZIRANIH I TRANSPLATIRANIH BUBREŽNIH BOLESNIKA KBC-ZAGREB-REBRO</item>
      <item>Gordana Lovrić punomoćnik sudionika u postupku UDRUGA DIJALIZIRANIH I TRANSPLATIRANIH BUBREŽNIH BOLESNIKA KBC-ZAGREB-REBRO</item>
    </derivirana_varijabla>
  </DomainObject.Predmet.OstaliListFormatedWithAdress>
  <DomainObject.Predmet.OstaliListFormatedWithAdressOIB>
    <izvorni_sadrzaj>
      <item>Jozo Lončar punomoćnik sudionika u postupku UDRUGA DIJALIZIRANIH I TRANSPLATIRANIH BUBREŽNIH BOLESNIKA KBC-ZAGREB-REBRO</item>
      <item>Gordana Lovrić punomoćnik sudionika u postupku UDRUGA DIJALIZIRANIH I TRANSPLATIRANIH BUBREŽNIH BOLESNIKA KBC-ZAGREB-REBRO</item>
    </izvorni_sadrzaj>
    <derivirana_varijabla naziv="DomainObject.Predmet.OstaliListFormatedWithAdressOIB_1">
      <item>Jozo Lončar punomoćnik sudionika u postupku UDRUGA DIJALIZIRANIH I TRANSPLATIRANIH BUBREŽNIH BOLESNIKA KBC-ZAGREB-REBRO</item>
      <item>Gordana Lovrić punomoćnik sudionika u postupku UDRUGA DIJALIZIRANIH I TRANSPLATIRANIH BUBREŽNIH BOLESNIKA KBC-ZAGREB-REBRO</item>
    </derivirana_varijabla>
  </DomainObject.Predmet.OstaliListFormatedWithAdressOIB>
  <DomainObject.Predmet.OstaliListNazivFormated>
    <izvorni_sadrzaj>
      <item>Jozo Lončar</item>
      <item>Gordana Lovrić</item>
    </izvorni_sadrzaj>
    <derivirana_varijabla naziv="DomainObject.Predmet.OstaliListNazivFormated_1">
      <item>Jozo Lončar</item>
      <item>Gordana Lovrić</item>
    </derivirana_varijabla>
  </DomainObject.Predmet.OstaliListNazivFormated>
  <DomainObject.Predmet.OstaliListNazivFormatedOIB>
    <izvorni_sadrzaj>
      <item>Jozo Lončar</item>
      <item>Gordana Lovrić</item>
    </izvorni_sadrzaj>
    <derivirana_varijabla naziv="DomainObject.Predmet.OstaliListNazivFormatedOIB_1">
      <item>Jozo Lončar</item>
      <item>Gordana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St-445/2016-3</izvorni_sadrzaj>
    <derivirana_varijabla naziv="DomainObject.PoslovniBrojDokumenta_1">St-445/2016-3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DIJALIZIRANIH I TRANSPLATIRANIH BUBREŽNIH BOLESNIKA KBC-ZAGREB-REBRO</izvorni_sadrzaj>
    <derivirana_varijabla naziv="DomainObject.Predmet.ProtustrankaIDrugi_1">UDRUGA DIJALIZIRANIH I TRANSPLATIRANIH BUBREŽNIH BOLESNIKA KBC-ZAGREB-REBRO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DIJALIZIRANIH I TRANSPLATIRANIH BUBREŽNIH BOLESNIKA KBC-ZAGREB-REBRO, OIB 03245313120, MIJE KIŠPATIĆA 12, 10000 Zagreb</izvorni_sadrzaj>
    <derivirana_varijabla naziv="DomainObject.Predmet.ProtustrankaIDrugiAdressOIB_1">UDRUGA DIJALIZIRANIH I TRANSPLATIRANIH BUBREŽNIH BOLESNIKA KBC-ZAGREB-REBRO, OIB 03245313120, MIJE KIŠPATIĆA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DIJALIZIRANIH I TRANSPLATIRANIH BUBREŽNIH BOLESNIKA KBC-ZAGREB-REBRO</item>
      <item>FINA Regionalni centar Zagreb</item>
      <item>Jozo Lončar</item>
      <item>Gordana Lovrić</item>
    </izvorni_sadrzaj>
    <derivirana_varijabla naziv="DomainObject.Predmet.SudioniciListNaziv_1">
      <item>UDRUGA DIJALIZIRANIH I TRANSPLATIRANIH BUBREŽNIH BOLESNIKA KBC-ZAGREB-REBRO</item>
      <item>FINA Regionalni centar Zagreb</item>
      <item>Jozo Lončar</item>
      <item>Gordana Lovrić</item>
    </derivirana_varijabla>
  </DomainObject.Predmet.SudioniciListNaziv>
  <DomainObject.Predmet.SudioniciListAdressOIB>
    <izvorni_sadrzaj>
      <item>UDRUGA DIJALIZIRANIH I TRANSPLATIRANIH BUBREŽNIH BOLESNIKA KBC-ZAGREB-REBRO, OIB 03245313120, MIJE KIŠPATIĆA 12,10000 Zagreb</item>
      <item>FINA Regionalni centar Zagreb, OIB 85821130368, Trg svibanjskih žrtava 1995. 1,10000 Zagreb</item>
      <item>Jozo Lončar</item>
      <item>Gordana Lovrić</item>
    </izvorni_sadrzaj>
    <derivirana_varijabla naziv="DomainObject.Predmet.SudioniciListAdressOIB_1">
      <item>UDRUGA DIJALIZIRANIH I TRANSPLATIRANIH BUBREŽNIH BOLESNIKA KBC-ZAGREB-REBRO, OIB 03245313120, MIJE KIŠPATIĆA 12,10000 Zagreb</item>
      <item>FINA Regionalni centar Zagreb, OIB 85821130368, Trg svibanjskih žrtava 1995. 1,10000 Zagreb</item>
      <item>Jozo Lončar</item>
      <item>Gordana Lovrić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64B2F-4D3A-43E7-B7AB-7585B7CAA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3851</properties:Characters>
  <properties:Lines>99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2017-01-20T06:34:00Z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