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e5072" w14:paraId="65e5072" w:rsidRDefault="00FF609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>
        <w:t>263</w:t>
      </w:r>
      <w:r w:rsidR="005E09A7">
        <w:t>/</w:t>
      </w:r>
      <w:r w:rsidR="00826238">
        <w:t>20</w:t>
      </w:r>
      <w:r w:rsidR="005E09A7">
        <w:t>1</w:t>
      </w:r>
      <w:r w:rsidR="00BD5E63">
        <w:t>6</w:t>
      </w:r>
      <w:r w:rsidR="00385531">
        <w:t>-</w:t>
      </w:r>
      <w:r w:rsidR="0001332D">
        <w:t>165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FF6091" w:rsidP="00FF6091" w:rsidR="00FF609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F6091" w:rsidP="00FF6091" w:rsidR="00FF609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BD5E63" w:rsidR="00BD5E63">
      <w:pPr>
        <w:jc w:val="both"/>
      </w:pPr>
      <w:r w:rsidRPr="002F799A">
        <w:tab/>
        <w:t xml:space="preserve">Trgovački sud u Zadru po sucu ovog suda Ardeni </w:t>
      </w:r>
      <w:proofErr w:type="spellStart"/>
      <w:r w:rsidRPr="002F799A">
        <w:t>Bajlo</w:t>
      </w:r>
      <w:proofErr w:type="spellEnd"/>
      <w:r w:rsidRPr="002F799A">
        <w:t xml:space="preserve">, </w:t>
      </w:r>
      <w:r w:rsidR="00826238" w:rsidRPr="002C6CA0">
        <w:t xml:space="preserve">u stečajnom postupku nad stečajnim dužnikom </w:t>
      </w:r>
      <w:r w:rsidR="00FF6091" w:rsidRPr="006E2E98">
        <w:t>MERIDIJAN GRUPA d.o.o.</w:t>
      </w:r>
      <w:r w:rsidR="00FF6091">
        <w:t xml:space="preserve"> u stečaju</w:t>
      </w:r>
      <w:r w:rsidR="00FF6091" w:rsidRPr="006E2E98">
        <w:t>, Zadar, Ive Senjanina 14B, Zadar, OIB: 39317990272</w:t>
      </w:r>
      <w:r w:rsidR="00F1661E" w:rsidRPr="00244EC8">
        <w:t xml:space="preserve">, </w:t>
      </w:r>
      <w:r w:rsidR="00FF6091">
        <w:t>zastupanom po stečajnoj upraviteljici</w:t>
      </w:r>
      <w:r w:rsidR="00BD5E63" w:rsidRPr="000D0AE7">
        <w:t xml:space="preserve"> </w:t>
      </w:r>
      <w:r w:rsidR="00FF6091">
        <w:t>Marici Nekić</w:t>
      </w:r>
      <w:r w:rsidR="00BD5E63" w:rsidRPr="000D0AE7">
        <w:t xml:space="preserve">, </w:t>
      </w:r>
      <w:r w:rsidR="00BD5E63" w:rsidRPr="002F799A">
        <w:t xml:space="preserve"> dana </w:t>
      </w:r>
      <w:r w:rsidR="00A13504">
        <w:t>22</w:t>
      </w:r>
      <w:r w:rsidR="00BD5E63">
        <w:t xml:space="preserve">. </w:t>
      </w:r>
      <w:r w:rsidR="00FF6091">
        <w:t>prosinca</w:t>
      </w:r>
      <w:r w:rsidR="00BD5E63">
        <w:t xml:space="preserve"> 2017</w:t>
      </w:r>
      <w:r w:rsidR="00BD5E63" w:rsidRPr="002F799A">
        <w:t>.,</w:t>
      </w:r>
    </w:p>
    <w:p w:rsidRDefault="00BD5E63" w:rsidP="00BD5E63" w:rsidR="00BD5E63" w:rsidRPr="002F799A">
      <w:pPr>
        <w:jc w:val="both"/>
      </w:pPr>
    </w:p>
    <w:p w:rsidRDefault="00BD5E63" w:rsidP="00BD5E63" w:rsidR="00BD5E63" w:rsidRPr="002F799A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</w:t>
      </w:r>
      <w:r w:rsidRPr="002F799A">
        <w:t xml:space="preserve">   j e</w:t>
      </w:r>
    </w:p>
    <w:p w:rsidRDefault="00BD5E63" w:rsidP="00BD5E63" w:rsidR="00BD5E63" w:rsidRPr="002F799A">
      <w:pPr>
        <w:jc w:val="both"/>
      </w:pPr>
    </w:p>
    <w:p w:rsidRDefault="00BD5E63" w:rsidP="00BD5E63" w:rsidR="00BD5E63">
      <w:pPr>
        <w:jc w:val="center"/>
      </w:pPr>
      <w:r w:rsidRPr="002F799A">
        <w:t xml:space="preserve">Određuje se ročište za diobu </w:t>
      </w:r>
      <w:proofErr w:type="spellStart"/>
      <w:r w:rsidRPr="002F799A">
        <w:t>kupovnine</w:t>
      </w:r>
      <w:proofErr w:type="spellEnd"/>
      <w:r w:rsidRPr="002F799A">
        <w:t xml:space="preserve"> od prodaje</w:t>
      </w:r>
      <w:r w:rsidR="00FF6091">
        <w:t xml:space="preserve"> pokretnine</w:t>
      </w:r>
      <w:r>
        <w:t xml:space="preserve"> i to:</w:t>
      </w:r>
    </w:p>
    <w:p w:rsidRDefault="00A13504" w:rsidP="00BD5E63" w:rsidR="00A13504">
      <w:pPr>
        <w:jc w:val="center"/>
      </w:pPr>
    </w:p>
    <w:p w:rsidRDefault="009A31C0" w:rsidP="00BD5E63" w:rsidR="00BD5E63">
      <w:pPr>
        <w:jc w:val="center"/>
      </w:pPr>
      <w:r>
        <w:t>b</w:t>
      </w:r>
      <w:r w:rsidRPr="006E2E98">
        <w:t xml:space="preserve">rodica marke </w:t>
      </w:r>
      <w:r>
        <w:t>Salona 40</w:t>
      </w:r>
      <w:r w:rsidRPr="006E2E98">
        <w:t xml:space="preserve">, oznaka </w:t>
      </w:r>
      <w:r>
        <w:t xml:space="preserve">20 </w:t>
      </w:r>
      <w:r w:rsidRPr="006E2E98">
        <w:t xml:space="preserve">ZD, ime </w:t>
      </w:r>
      <w:r>
        <w:t>BOTUN, godina gradnje 2007</w:t>
      </w:r>
      <w:r w:rsidRPr="006E2E98">
        <w:t>.</w:t>
      </w:r>
    </w:p>
    <w:p w:rsidRDefault="009A31C0" w:rsidP="00BD5E63" w:rsidR="009A31C0">
      <w:pPr>
        <w:jc w:val="center"/>
      </w:pPr>
    </w:p>
    <w:p w:rsidRDefault="00A13504" w:rsidP="00FF6091" w:rsidR="00ED1E23">
      <w:pPr>
        <w:jc w:val="center"/>
      </w:pPr>
      <w:r>
        <w:t>8</w:t>
      </w:r>
      <w:r w:rsidR="00BD5E63">
        <w:t xml:space="preserve">. </w:t>
      </w:r>
      <w:r>
        <w:t>ožujka 2018</w:t>
      </w:r>
      <w:r w:rsidR="00BD5E63" w:rsidRPr="002F799A">
        <w:t xml:space="preserve">. godine u </w:t>
      </w:r>
      <w:r w:rsidR="00DC57B7">
        <w:t>11</w:t>
      </w:r>
      <w:r w:rsidR="00BD5E63">
        <w:t>,</w:t>
      </w:r>
      <w:r w:rsidR="009A31C0">
        <w:t>2</w:t>
      </w:r>
      <w:r>
        <w:t>0</w:t>
      </w:r>
      <w:r w:rsidR="00BD5E63" w:rsidRPr="002F799A">
        <w:t xml:space="preserve"> sati u sudnici broj </w:t>
      </w:r>
      <w:r w:rsidR="00BD5E63">
        <w:t>26</w:t>
      </w:r>
      <w:r w:rsidR="00BD5E63" w:rsidRPr="002F799A">
        <w:t>/l.</w:t>
      </w:r>
    </w:p>
    <w:p w:rsidRDefault="00BD5E63" w:rsidP="00BD5E63" w:rsidR="00BD5E63" w:rsidRPr="002F799A">
      <w:pPr>
        <w:jc w:val="center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A13504">
        <w:t>22</w:t>
      </w:r>
      <w:r w:rsidR="00815E6C">
        <w:t xml:space="preserve">. </w:t>
      </w:r>
      <w:r w:rsidR="00817E3C">
        <w:t>prosinca</w:t>
      </w:r>
      <w:r w:rsidR="007764EE">
        <w:t xml:space="preserve"> 2017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BF64D1" w:rsidP="00BF64D1" w:rsidR="00403E1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826238">
        <w:t>Sutkinja:</w:t>
      </w:r>
    </w:p>
    <w:p w:rsidRDefault="00BF64D1" w:rsidP="00BF64D1" w:rsidR="00403E1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3E10">
        <w:tab/>
        <w:t xml:space="preserve">Ardena </w:t>
      </w:r>
      <w:proofErr w:type="spellStart"/>
      <w:r w:rsidR="00403E10">
        <w:t>Bajlo</w:t>
      </w:r>
      <w:proofErr w:type="spellEnd"/>
    </w:p>
    <w:p w:rsidRDefault="00403E10" w:rsidP="00403E10" w:rsidR="00403E10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BF64D1" w:rsidP="002348F0" w:rsidR="00BF64D1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A13504" w:rsidP="00BC7BAE" w:rsidR="00BC7BAE" w:rsidRPr="002F799A">
      <w:pPr>
        <w:numPr>
          <w:ilvl w:val="0"/>
          <w:numId w:val="1"/>
        </w:numPr>
      </w:pPr>
      <w:r>
        <w:t>stečajnoj upraviteljici</w:t>
      </w:r>
      <w:r w:rsidR="00D61FAB">
        <w:t xml:space="preserve"> </w:t>
      </w:r>
      <w:proofErr w:type="spellStart"/>
      <w:r w:rsidR="00D61FAB">
        <w:t>mailom</w:t>
      </w:r>
      <w:proofErr w:type="spellEnd"/>
    </w:p>
    <w:p w:rsidRDefault="00F1661E" w:rsidP="00826238" w:rsidR="007764EE" w:rsidRPr="00D338EE">
      <w:pPr>
        <w:numPr>
          <w:ilvl w:val="0"/>
          <w:numId w:val="1"/>
        </w:numPr>
      </w:pPr>
      <w:proofErr w:type="spellStart"/>
      <w:r w:rsidRPr="00D338EE">
        <w:t>razlučn</w:t>
      </w:r>
      <w:r w:rsidR="004D05CD" w:rsidRPr="00D338EE">
        <w:t>om</w:t>
      </w:r>
      <w:proofErr w:type="spellEnd"/>
      <w:r w:rsidR="004D05CD" w:rsidRPr="00D338EE">
        <w:t xml:space="preserve"> vjerovniku</w:t>
      </w:r>
      <w:r w:rsidR="005E09A7" w:rsidRPr="00D338EE">
        <w:t xml:space="preserve"> </w:t>
      </w:r>
      <w:r w:rsidR="00FF6091" w:rsidRPr="00FF6091">
        <w:t xml:space="preserve">ERSTE&amp;STEIERMARKISCHE BANK </w:t>
      </w:r>
      <w:r w:rsidR="00FF6091">
        <w:t>d.d.,</w:t>
      </w:r>
      <w:r w:rsidR="00FF6091" w:rsidRPr="002967F4">
        <w:t xml:space="preserve"> </w:t>
      </w:r>
      <w:r w:rsidR="00FF6091">
        <w:t>Rijeka</w:t>
      </w:r>
      <w:r w:rsidR="00FF6091" w:rsidRPr="002967F4">
        <w:t xml:space="preserve">, </w:t>
      </w:r>
      <w:r w:rsidR="00FF6091">
        <w:t>po punomoćnicima,</w:t>
      </w:r>
      <w:r w:rsidR="00815E6C" w:rsidRPr="00D338EE">
        <w:t xml:space="preserve"> 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1332D"/>
    <w:rsid w:val="000648BB"/>
    <w:rsid w:val="00095B71"/>
    <w:rsid w:val="000C733D"/>
    <w:rsid w:val="001513FF"/>
    <w:rsid w:val="00167128"/>
    <w:rsid w:val="001A4AF2"/>
    <w:rsid w:val="001F7EB7"/>
    <w:rsid w:val="00210717"/>
    <w:rsid w:val="00210CDE"/>
    <w:rsid w:val="002348F0"/>
    <w:rsid w:val="002664A0"/>
    <w:rsid w:val="00283117"/>
    <w:rsid w:val="002D112E"/>
    <w:rsid w:val="002F799A"/>
    <w:rsid w:val="00302C16"/>
    <w:rsid w:val="00385531"/>
    <w:rsid w:val="003A08B9"/>
    <w:rsid w:val="003D0AD2"/>
    <w:rsid w:val="00403E10"/>
    <w:rsid w:val="00432EB5"/>
    <w:rsid w:val="00455BCE"/>
    <w:rsid w:val="004C7FEB"/>
    <w:rsid w:val="004D0391"/>
    <w:rsid w:val="004D05CD"/>
    <w:rsid w:val="004F62DD"/>
    <w:rsid w:val="00543F80"/>
    <w:rsid w:val="00573C13"/>
    <w:rsid w:val="00582C40"/>
    <w:rsid w:val="005851F9"/>
    <w:rsid w:val="005B3E0C"/>
    <w:rsid w:val="005D5FFD"/>
    <w:rsid w:val="005E09A7"/>
    <w:rsid w:val="0062759B"/>
    <w:rsid w:val="00642DCB"/>
    <w:rsid w:val="0065353D"/>
    <w:rsid w:val="006C2F82"/>
    <w:rsid w:val="00725D77"/>
    <w:rsid w:val="0073755C"/>
    <w:rsid w:val="007764EE"/>
    <w:rsid w:val="00815E6C"/>
    <w:rsid w:val="00817E3C"/>
    <w:rsid w:val="00826238"/>
    <w:rsid w:val="00870477"/>
    <w:rsid w:val="008C522C"/>
    <w:rsid w:val="009026AF"/>
    <w:rsid w:val="009A31C0"/>
    <w:rsid w:val="00A13504"/>
    <w:rsid w:val="00A47642"/>
    <w:rsid w:val="00AB6B83"/>
    <w:rsid w:val="00B21C4E"/>
    <w:rsid w:val="00B35AD9"/>
    <w:rsid w:val="00B66981"/>
    <w:rsid w:val="00B72BD8"/>
    <w:rsid w:val="00BC7BAE"/>
    <w:rsid w:val="00BD5E63"/>
    <w:rsid w:val="00BF64D1"/>
    <w:rsid w:val="00CB21D2"/>
    <w:rsid w:val="00CC6B15"/>
    <w:rsid w:val="00CF2E4D"/>
    <w:rsid w:val="00D338EE"/>
    <w:rsid w:val="00D50C9B"/>
    <w:rsid w:val="00D61FAB"/>
    <w:rsid w:val="00DB0971"/>
    <w:rsid w:val="00DC57B7"/>
    <w:rsid w:val="00E0101B"/>
    <w:rsid w:val="00E94D30"/>
    <w:rsid w:val="00EA46B8"/>
    <w:rsid w:val="00ED1E23"/>
    <w:rsid w:val="00F1661E"/>
    <w:rsid w:val="00F54B47"/>
    <w:rsid w:val="00FD60C8"/>
    <w:rsid w:val="00FF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FF6091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71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1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1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1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1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FF6091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71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1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1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1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1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St-309/16)ORIGINAL SPISA U REF.</izvorni_sadrzaj>
    <derivirana_varijabla naziv="DomainObject.Predmet.PrimjedbaSuca_1">Zakljačak od 27.04.16. (spajanje predmeta St-309/16)ORIGINAL SPISA U REF.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30. studenog 2017.</izvorni_sadrzaj>
    <derivirana_varijabla naziv="DomainObject.Predmet.SpisIzvanSuda.DatumIzlazaSpisa_1">30. studenog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  <item>, OIB 86362094324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  <item>, OIB 86362094324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123</properties:Words>
  <properties:Characters>656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2017-12-22T09:23:00Z</dcterms:created>
  <dc:creator>Ardena Bajlo</dc:creator>
  <cp:lastModifiedBy>Nena Mužanović</cp:lastModifiedBy>
  <cp:lastPrinted>2017-12-22T09:22:00Z</cp:lastPrinted>
  <dcterms:modified xmlns:xsi="http://www.w3.org/2001/XMLSchema-instance" xsi:type="dcterms:W3CDTF">2017-12-29T09:29:00Z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