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2d836" w14:paraId="2a2d836" w:rsidRDefault="00EB69F0" w:rsidP="00EB69F0" w:rsidR="00EB69F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69F0" w:rsidP="00EB69F0" w:rsidR="00EB69F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B69F0" w:rsidP="00EB69F0" w:rsidR="00EB69F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B69F0" w:rsidP="00EB69F0" w:rsidR="00EB69F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B69F0" w:rsidP="00EB69F0" w:rsidR="00EB69F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B69F0" w:rsidP="00EB69F0" w:rsidR="00EB69F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B69F0" w:rsidP="00EB69F0" w:rsidR="00EB69F0" w:rsidRPr="005D578C">
      <w:pPr>
        <w:jc w:val="center"/>
        <w:rPr>
          <w:rFonts w:cs="Times New Roman" w:eastAsia="Times New Roman"/>
          <w:szCs w:val="24"/>
        </w:rPr>
      </w:pPr>
    </w:p>
    <w:p w:rsidRDefault="00EB69F0" w:rsidP="00EB69F0" w:rsidR="00EB69F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B69F0" w:rsidP="00EB69F0" w:rsidR="00EB69F0" w:rsidRPr="005D578C">
      <w:pPr>
        <w:rPr>
          <w:rFonts w:cs="Times New Roman" w:eastAsia="Times New Roman"/>
          <w:szCs w:val="24"/>
        </w:rPr>
      </w:pPr>
    </w:p>
    <w:p w:rsidRDefault="00EB69F0" w:rsidP="00EB69F0" w:rsidR="00EB69F0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Tamari Lakoseljac Benčić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JUKIĆ UGOSTITELJSTVO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Dolinka 18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01392730041, MBS 040299706,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14. ožujka 2016.</w:t>
      </w:r>
    </w:p>
    <w:p w:rsidRDefault="00EB69F0" w:rsidP="00EB69F0" w:rsidR="00EB69F0" w:rsidRPr="005D578C">
      <w:pPr>
        <w:rPr>
          <w:rFonts w:cs="Times New Roman" w:eastAsia="Times New Roman"/>
          <w:szCs w:val="24"/>
        </w:rPr>
      </w:pPr>
    </w:p>
    <w:p w:rsidRDefault="00EB69F0" w:rsidP="00EB69F0" w:rsidR="00EB69F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B69F0" w:rsidP="00EB69F0" w:rsidR="00EB69F0" w:rsidRPr="005D578C">
      <w:pPr>
        <w:rPr>
          <w:rFonts w:cs="Times New Roman" w:eastAsia="Times New Roman"/>
          <w:szCs w:val="24"/>
        </w:rPr>
      </w:pPr>
    </w:p>
    <w:p w:rsidRDefault="00EB69F0" w:rsidP="00EB69F0" w:rsidR="00EB69F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JUKIĆ UGOSTITELJSTVO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Dolinka 18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01392730041, MBS 040299706,</w:t>
      </w:r>
      <w:r w:rsidRPr="005D578C">
        <w:rPr>
          <w:rFonts w:cs="Times New Roman" w:eastAsia="Times New Roman"/>
          <w:szCs w:val="24"/>
        </w:rPr>
        <w:t xml:space="preserve"> s danom </w:t>
      </w:r>
      <w:r>
        <w:rPr>
          <w:rFonts w:cs="Times New Roman" w:eastAsia="Times New Roman"/>
          <w:szCs w:val="24"/>
        </w:rPr>
        <w:t xml:space="preserve">14. ožujka 2016.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>09,00 sati.</w:t>
      </w:r>
    </w:p>
    <w:p w:rsidRDefault="00EB69F0" w:rsidP="00EB69F0" w:rsidR="00EB69F0" w:rsidRPr="005D578C">
      <w:pPr>
        <w:rPr>
          <w:rFonts w:cs="Times New Roman" w:eastAsia="Times New Roman"/>
          <w:szCs w:val="24"/>
        </w:rPr>
      </w:pPr>
    </w:p>
    <w:p w:rsidRDefault="00EB69F0" w:rsidP="00EB69F0" w:rsidR="00EB69F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EB69F0">
        <w:rPr>
          <w:rFonts w:cs="Times New Roman" w:eastAsia="Times New Roman"/>
          <w:szCs w:val="20"/>
        </w:rPr>
        <w:t>Damir Debeljuh iz Pul</w:t>
      </w:r>
      <w:r>
        <w:rPr>
          <w:rFonts w:cs="Times New Roman" w:eastAsia="Times New Roman"/>
          <w:szCs w:val="20"/>
        </w:rPr>
        <w:t>e, Laginjina 6, OIB 29203139768.</w:t>
      </w:r>
    </w:p>
    <w:p w:rsidRDefault="00EB69F0" w:rsidP="00EB69F0" w:rsidR="00EB69F0">
      <w:pPr>
        <w:ind w:firstLine="708"/>
        <w:rPr>
          <w:rFonts w:cs="Times New Roman" w:eastAsia="Times New Roman"/>
          <w:szCs w:val="20"/>
        </w:rPr>
      </w:pPr>
    </w:p>
    <w:p w:rsidRDefault="00EB69F0" w:rsidP="00EB69F0" w:rsidR="00EB69F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JUKIĆ UGOSTITELJSTVO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Dolinka 18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01392730041, MBS 040299706.</w:t>
      </w:r>
    </w:p>
    <w:p w:rsidRDefault="00EB69F0" w:rsidP="00EB69F0" w:rsidR="00EB69F0">
      <w:pPr>
        <w:rPr>
          <w:rFonts w:cs="Times New Roman" w:eastAsia="Times New Roman"/>
          <w:szCs w:val="24"/>
        </w:rPr>
      </w:pPr>
    </w:p>
    <w:p w:rsidRDefault="00EB69F0" w:rsidP="00EB69F0" w:rsidR="00EB69F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JUKIĆ UGOSTITELJSTVO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Dolinka 18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01392730041, MBS 040299706.</w:t>
      </w:r>
    </w:p>
    <w:p w:rsidRDefault="00EB69F0" w:rsidP="00EB69F0" w:rsidR="00EB69F0">
      <w:pPr>
        <w:ind w:firstLine="709"/>
        <w:rPr>
          <w:rFonts w:cs="Times New Roman" w:eastAsia="Times New Roman"/>
          <w:szCs w:val="24"/>
        </w:rPr>
      </w:pPr>
    </w:p>
    <w:p w:rsidRDefault="00EB69F0" w:rsidP="00EB69F0" w:rsidR="00EB69F0" w:rsidRPr="005D578C">
      <w:pPr>
        <w:rPr>
          <w:rFonts w:cs="Times New Roman" w:eastAsia="Times New Roman"/>
          <w:szCs w:val="24"/>
        </w:rPr>
      </w:pPr>
    </w:p>
    <w:p w:rsidRDefault="00EB69F0" w:rsidP="00EB69F0" w:rsidR="00EB69F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B69F0" w:rsidP="00EB69F0" w:rsidR="00EB69F0">
      <w:pPr>
        <w:ind w:firstLine="708"/>
        <w:rPr>
          <w:rFonts w:cs="Times New Roman" w:eastAsia="Times New Roman"/>
          <w:szCs w:val="24"/>
        </w:rPr>
      </w:pPr>
    </w:p>
    <w:p w:rsidRDefault="00EB69F0" w:rsidP="00EB69F0" w:rsidR="00EB69F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JUKIĆ UGOSTITELJSTVO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11.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St-767/2015-3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EB69F0" w:rsidP="00EB69F0" w:rsidR="00EB69F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EB69F0" w:rsidP="00EB69F0" w:rsidR="00EB69F0" w:rsidRPr="005D578C">
      <w:pPr>
        <w:rPr>
          <w:rFonts w:cs="Times New Roman" w:eastAsia="Times New Roman"/>
          <w:szCs w:val="24"/>
        </w:rPr>
      </w:pPr>
    </w:p>
    <w:p w:rsidRDefault="00EB69F0" w:rsidP="00EB69F0" w:rsidR="00EB69F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14. ožujka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B69F0" w:rsidP="00EB69F0" w:rsidR="00EB69F0">
      <w:pPr>
        <w:rPr>
          <w:rFonts w:cs="Times New Roman" w:eastAsia="Times New Roman"/>
          <w:szCs w:val="24"/>
        </w:rPr>
      </w:pPr>
    </w:p>
    <w:p w:rsidRDefault="00EB69F0" w:rsidP="00EB69F0" w:rsidR="00EB69F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EB69F0" w:rsidP="00EB69F0" w:rsidR="00EB69F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A12685">
        <w:rPr>
          <w:rFonts w:cs="Times New Roman" w:eastAsia="Times New Roman"/>
          <w:szCs w:val="24"/>
        </w:rPr>
        <w:t>, v. r.</w:t>
      </w:r>
    </w:p>
    <w:p w:rsidRDefault="00EB69F0" w:rsidP="00EB69F0" w:rsidR="00EB69F0">
      <w:pPr>
        <w:jc w:val="left"/>
        <w:rPr>
          <w:rFonts w:cs="Times New Roman" w:eastAsia="Times New Roman"/>
          <w:szCs w:val="24"/>
        </w:rPr>
      </w:pPr>
    </w:p>
    <w:p w:rsidRDefault="00EB69F0" w:rsidP="00EB69F0" w:rsidR="00EB69F0" w:rsidRPr="005D578C">
      <w:pPr>
        <w:jc w:val="left"/>
        <w:rPr>
          <w:rFonts w:cs="Times New Roman" w:eastAsia="Times New Roman"/>
          <w:szCs w:val="24"/>
        </w:rPr>
      </w:pPr>
    </w:p>
    <w:p w:rsidRDefault="00EB69F0" w:rsidP="00EB69F0" w:rsidR="00EB69F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B69F0" w:rsidP="00EB69F0" w:rsidR="00EB69F0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 xml:space="preserve">Protiv </w:t>
      </w:r>
      <w:r>
        <w:rPr>
          <w:rFonts w:cs="Times New Roman" w:eastAsia="Times New Roman"/>
          <w:szCs w:val="24"/>
        </w:rPr>
        <w:t xml:space="preserve">ovog </w:t>
      </w:r>
      <w:r w:rsidRPr="00D07818">
        <w:rPr>
          <w:rFonts w:cs="Times New Roman" w:eastAsia="Times New Roman"/>
          <w:szCs w:val="24"/>
        </w:rPr>
        <w:t>rješenja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 xml:space="preserve">Žalba se podnosi ovome sudu, a o njoj odlučuje </w:t>
      </w:r>
      <w:r>
        <w:rPr>
          <w:rFonts w:cs="Times New Roman" w:eastAsia="Times New Roman"/>
          <w:szCs w:val="24"/>
        </w:rPr>
        <w:t>Visoki trgovački sud Republike Hrvatske.</w:t>
      </w:r>
    </w:p>
    <w:p w:rsidRDefault="00EB69F0" w:rsidP="00EB69F0" w:rsidR="00EB69F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EB69F0" w:rsidP="00EB69F0" w:rsidR="00EB69F0">
      <w:pPr>
        <w:rPr>
          <w:rFonts w:cs="Times New Roman" w:eastAsia="Times New Roman"/>
          <w:szCs w:val="24"/>
        </w:rPr>
      </w:pPr>
    </w:p>
    <w:p w:rsidRDefault="00EB69F0" w:rsidP="00EB69F0" w:rsidR="00EB69F0" w:rsidRPr="005D578C">
      <w:pPr>
        <w:rPr>
          <w:rFonts w:cs="Times New Roman" w:eastAsia="Times New Roman"/>
          <w:szCs w:val="24"/>
        </w:rPr>
      </w:pPr>
    </w:p>
    <w:p w:rsidRDefault="00EB69F0" w:rsidP="00EB69F0" w:rsidR="00EB69F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B69F0" w:rsidP="00EB69F0" w:rsidR="00EB69F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EB69F0" w:rsidP="00EB69F0" w:rsidR="00EB69F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JUKIĆ UGOSTITELJSTVO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Dolinka 18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EB69F0" w:rsidP="00EB69F0" w:rsidR="00EB69F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Mirjana Jukić, Gvozd, Hrvatskog narodnog preporoda 2,</w:t>
      </w:r>
    </w:p>
    <w:p w:rsidRDefault="00EB69F0" w:rsidP="00EB69F0" w:rsidR="00EB69F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Poreč – Parenzo, Poreč, M. Vlašića 20,</w:t>
      </w:r>
    </w:p>
    <w:p w:rsidRDefault="00EB69F0" w:rsidP="00EB69F0" w:rsidR="00EB69F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EB69F0" w:rsidP="00EB69F0" w:rsidR="00A1268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 w:rsidR="00A12685" w:rsidRPr="00EB69F0">
        <w:rPr>
          <w:rFonts w:cs="Times New Roman" w:eastAsia="Times New Roman"/>
          <w:szCs w:val="20"/>
        </w:rPr>
        <w:t>Damir Debeljuh iz Pul</w:t>
      </w:r>
      <w:r w:rsidR="00A12685">
        <w:rPr>
          <w:rFonts w:cs="Times New Roman" w:eastAsia="Times New Roman"/>
          <w:szCs w:val="20"/>
        </w:rPr>
        <w:t xml:space="preserve">e, Laginjina 6, </w:t>
      </w:r>
    </w:p>
    <w:p w:rsidRDefault="00EB69F0" w:rsidP="00EB69F0" w:rsidR="00EB69F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EB69F0" w:rsidP="00EB69F0" w:rsidR="00EB69F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EB69F0" w:rsidP="00EB69F0" w:rsidR="00EB69F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EB69F0" w:rsidP="00EB69F0" w:rsidR="00EB69F0"/>
    <w:p w:rsidRDefault="00EB69F0" w:rsidP="00EB69F0" w:rsidR="00EB69F0"/>
    <w:p w:rsidRDefault="00EB69F0" w:rsidP="00EB69F0" w:rsidR="00EB69F0"/>
    <w:p w:rsidRDefault="00EB69F0" w:rsidP="00EB69F0" w:rsidR="00EB69F0"/>
    <w:p w:rsidRDefault="00EB69F0" w:rsidP="00EB69F0" w:rsidR="00EB69F0"/>
    <w:p w:rsidRDefault="00EB69F0" w:rsidP="00EB69F0" w:rsidR="00EB69F0"/>
    <w:p w:rsidRDefault="00EB69F0" w:rsidP="00EB69F0" w:rsidR="00EB69F0"/>
    <w:p w:rsidRDefault="00EB69F0" w:rsidP="00EB69F0" w:rsidR="00EB69F0"/>
    <w:p w:rsidRDefault="00EB69F0" w:rsidP="00EB69F0" w:rsidR="00EB69F0"/>
    <w:p w:rsidRDefault="00EB69F0" w:rsidP="00EB69F0" w:rsidR="00EB69F0"/>
    <w:p w:rsidRDefault="004F5027" w:rsidR="004F5027"/>
    <w:sectPr w:rsidSect="00B94DAA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69F0" w:rsidP="00EB69F0" w:rsidR="00EB69F0">
      <w:r>
        <w:separator/>
      </w:r>
    </w:p>
  </w:endnote>
  <w:endnote w:id="0" w:type="continuationSeparator">
    <w:p w:rsidRDefault="00EB69F0" w:rsidP="00EB69F0" w:rsidR="00EB6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69F0" w:rsidP="00EB69F0" w:rsidR="00EB69F0">
      <w:r>
        <w:separator/>
      </w:r>
    </w:p>
  </w:footnote>
  <w:footnote w:id="0" w:type="continuationSeparator">
    <w:p w:rsidRDefault="00EB69F0" w:rsidP="00EB69F0" w:rsidR="00EB6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E6B" w:rsidP="00B94DAA" w:rsidR="00B94DAA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42C01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9 St-76</w:t>
    </w:r>
    <w:r w:rsidR="00EB69F0">
      <w:rPr>
        <w:szCs w:val="24"/>
      </w:rPr>
      <w:t>7</w:t>
    </w:r>
    <w:r>
      <w:rPr>
        <w:szCs w:val="24"/>
      </w:rPr>
      <w:t>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6E6B" w:rsidP="00B94DAA" w:rsidR="00B94DAA" w:rsidRPr="00A074C3">
    <w:pPr>
      <w:pStyle w:val="Zaglavlje"/>
      <w:jc w:val="right"/>
      <w:rPr>
        <w:szCs w:val="24"/>
      </w:rPr>
    </w:pPr>
    <w:r>
      <w:rPr>
        <w:szCs w:val="24"/>
      </w:rPr>
      <w:t>9 St-76</w:t>
    </w:r>
    <w:r w:rsidR="00EB69F0">
      <w:rPr>
        <w:szCs w:val="24"/>
      </w:rPr>
      <w:t>7</w:t>
    </w:r>
    <w:r>
      <w:rPr>
        <w:szCs w:val="24"/>
      </w:rPr>
      <w:t>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5163"/>
    <w:rsid w:val="004F5027"/>
    <w:rsid w:val="00705163"/>
    <w:rsid w:val="00A12685"/>
    <w:rsid w:val="00D26E6B"/>
    <w:rsid w:val="00D42C01"/>
    <w:rsid w:val="00EB69F0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69F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B69F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69F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6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69F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B69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B69F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2C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2C01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42C01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42C0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42C01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69F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B69F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69F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B6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69F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B69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B69F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2C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C01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42C01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42C0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42C01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St-767/2015</izvorni_sadrzaj>
    <derivirana_varijabla naziv="DomainObject.Predmet.OznakaBroj_1">St-767/2015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JUKIĆ UGOSTITELJSTVO j.d.o.o. PULA</izvorni_sadrzaj>
    <derivirana_varijabla naziv="DomainObject.Predmet.ProtustrankaFormated_1">  JUKIĆ UGOSTITELJSTVO j.d.o.o. PULA</derivirana_varijabla>
  </DomainObject.Predmet.ProtustrankaFormated>
  <DomainObject.Predmet.ProtustrankaFormatedOIB>
    <izvorni_sadrzaj>  JUKIĆ UGOSTITELJSTVO j.d.o.o. PULA, OIB 01392730041</izvorni_sadrzaj>
    <derivirana_varijabla naziv="DomainObject.Predmet.ProtustrankaFormatedOIB_1">  JUKIĆ UGOSTITELJSTVO j.d.o.o. PULA, OIB 01392730041</derivirana_varijabla>
  </DomainObject.Predmet.ProtustrankaFormatedOIB>
  <DomainObject.Predmet.ProtustrankaFormatedWithAdress>
    <izvorni_sadrzaj> JUKIĆ UGOSTITELJSTVO j.d.o.o. PULA, Dolinka 18, 52100 Pula</izvorni_sadrzaj>
    <derivirana_varijabla naziv="DomainObject.Predmet.ProtustrankaFormatedWithAdress_1"> JUKIĆ UGOSTITELJSTVO j.d.o.o. PULA, Dolinka 18, 52100 Pula</derivirana_varijabla>
  </DomainObject.Predmet.ProtustrankaFormatedWithAdress>
  <DomainObject.Predmet.ProtustrankaFormatedWithAdressOIB>
    <izvorni_sadrzaj> JUKIĆ UGOSTITELJSTVO j.d.o.o. PULA, OIB 01392730041, Dolinka 18, 52100 Pula</izvorni_sadrzaj>
    <derivirana_varijabla naziv="DomainObject.Predmet.ProtustrankaFormatedWithAdressOIB_1"> JUKIĆ UGOSTITELJSTVO j.d.o.o. PULA, OIB 01392730041, Dolinka 18, 52100 Pula</derivirana_varijabla>
  </DomainObject.Predmet.ProtustrankaFormatedWithAdressOIB>
  <DomainObject.Predmet.ProtustrankaWithAdress>
    <izvorni_sadrzaj>JUKIĆ UGOSTITELJSTVO j.d.o.o. PULA Dolinka 18, 52100 Pula</izvorni_sadrzaj>
    <derivirana_varijabla naziv="DomainObject.Predmet.ProtustrankaWithAdress_1">JUKIĆ UGOSTITELJSTVO j.d.o.o. PULA Dolinka 18, 52100 Pula</derivirana_varijabla>
  </DomainObject.Predmet.ProtustrankaWithAdress>
  <DomainObject.Predmet.ProtustrankaWithAdressOIB>
    <izvorni_sadrzaj>JUKIĆ UGOSTITELJSTVO j.d.o.o. PULA, OIB 01392730041, Dolinka 18, 52100 Pula</izvorni_sadrzaj>
    <derivirana_varijabla naziv="DomainObject.Predmet.ProtustrankaWithAdressOIB_1">JUKIĆ UGOSTITELJSTVO j.d.o.o. PULA, OIB 01392730041, Dolinka 18, 52100 Pula</derivirana_varijabla>
  </DomainObject.Predmet.ProtustrankaWithAdressOIB>
  <DomainObject.Predmet.ProtustrankaNazivFormated>
    <izvorni_sadrzaj>JUKIĆ UGOSTITELJSTVO j.d.o.o. PULA</izvorni_sadrzaj>
    <derivirana_varijabla naziv="DomainObject.Predmet.ProtustrankaNazivFormated_1">JUKIĆ UGOSTITELJSTVO j.d.o.o. PULA</derivirana_varijabla>
  </DomainObject.Predmet.ProtustrankaNazivFormated>
  <DomainObject.Predmet.ProtustrankaNazivFormatedOIB>
    <izvorni_sadrzaj>JUKIĆ UGOSTITELJSTVO j.d.o.o. PULA, OIB 01392730041</izvorni_sadrzaj>
    <derivirana_varijabla naziv="DomainObject.Predmet.ProtustrankaNazivFormatedOIB_1">JUKIĆ UGOSTITELJSTVO j.d.o.o. PULA, OIB 01392730041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RIJEKA PODRUŽNICA PULA, PULA</izvorni_sadrzaj>
    <derivirana_varijabla naziv="DomainObject.Predmet.StrankaFormated_1">  FINANCIJSKA AGENCIJA RC RIJEKA PODRUŽNICA PULA, PULA</derivirana_varijabla>
  </DomainObject.Predmet.StrankaFormated>
  <DomainObject.Predmet.StrankaFormatedOIB>
    <izvorni_sadrzaj>  FINANCIJSKA AGENCIJA RC RIJEKA PODRUŽNICA PULA, PULA, OIB 85821130368</izvorni_sadrzaj>
    <derivirana_varijabla naziv="DomainObject.Predmet.StrankaFormatedOIB_1">  FINANCIJSKA AGENCIJA RC RIJEKA PODRUŽNICA PULA, PULA, OIB 85821130368</derivirana_varijabla>
  </DomainObject.Predmet.StrankaFormatedOIB>
  <DomainObject.Predmet.StrankaFormatedWithAdress>
    <izvorni_sadrzaj> FINANCIJSKA AGENCIJA RC RIJEKA PODRUŽNICA PULA, PULA, GIARDINI 5, 52100 Pula</izvorni_sadrzaj>
    <derivirana_varijabla naziv="DomainObject.Predmet.StrankaFormatedWithAdress_1"> FINANCIJSKA AGENCIJA RC RIJEKA PODRUŽNICA PULA, PULA, GIARDINI 5, 52100 Pula</derivirana_varijabla>
  </DomainObject.Predmet.StrankaFormatedWithAdress>
  <DomainObject.Predmet.StrankaFormatedWithAdressOIB>
    <izvorni_sadrzaj> FINANCIJSKA AGENCIJA RC RIJEKA PODRUŽNICA PULA, PULA, OIB 85821130368, GIARDINI 5, 52100 Pula</izvorni_sadrzaj>
    <derivirana_varijabla naziv="DomainObject.Predmet.StrankaFormatedWithAdressOIB_1"> FINANCIJSKA AGENCIJA RC RIJEKA PODRUŽNICA PULA, PULA, OIB 85821130368, GIARDINI 5, 52100 Pula</derivirana_varijabla>
  </DomainObject.Predmet.StrankaFormatedWithAdressOIB>
  <DomainObject.Predmet.StrankaWithAdress>
    <izvorni_sadrzaj>FINANCIJSKA AGENCIJA RC RIJEKA PODRUŽNICA PULA, PULA GIARDINI 5,52100 Pula</izvorni_sadrzaj>
    <derivirana_varijabla naziv="DomainObject.Predmet.StrankaWithAdress_1">FINANCIJSKA AGENCIJA RC RIJEKA PODRUŽNICA PULA, PULA GIARDINI 5,52100 Pula</derivirana_varijabla>
  </DomainObject.Predmet.StrankaWithAdress>
  <DomainObject.Predmet.StrankaWithAdressOIB>
    <izvorni_sadrzaj>FINANCIJSKA AGENCIJA RC RIJEKA PODRUŽNICA PULA, PULA, OIB 85821130368, GIARDINI 5,52100 Pula</izvorni_sadrzaj>
    <derivirana_varijabla naziv="DomainObject.Predmet.StrankaWithAdressOIB_1">FINANCIJSKA AGENCIJA RC RIJEKA PODRUŽNICA PULA, PULA, OIB 85821130368, GIARDINI 5,52100 Pula</derivirana_varijabla>
  </DomainObject.Predmet.StrankaWithAdressOIB>
  <DomainObject.Predmet.StrankaNazivFormated>
    <izvorni_sadrzaj>FINANCIJSKA AGENCIJA RC RIJEKA PODRUŽNICA PULA, PULA</izvorni_sadrzaj>
    <derivirana_varijabla naziv="DomainObject.Predmet.StrankaNazivFormated_1">FINANCIJSKA AGENCIJA RC RIJEKA PODRUŽNICA PULA, PULA</derivirana_varijabla>
  </DomainObject.Predmet.StrankaNazivFormated>
  <DomainObject.Predmet.StrankaNazivFormatedOIB>
    <izvorni_sadrzaj>FINANCIJSKA AGENCIJA RC RIJEKA PODRUŽNICA PULA, PULA, OIB 85821130368</izvorni_sadrzaj>
    <derivirana_varijabla naziv="DomainObject.Predmet.StrankaNazivFormatedOIB_1">FINANCIJSKA AGENCIJA RC RIJEKA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49319.70</izvorni_sadrzaj>
    <derivirana_varijabla naziv="DomainObject.Predmet.TrenutnaVrijednost_1">49319.70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 RC RIJEKA PODRUŽNICA PULA, PULA</item>
    </izvorni_sadrzaj>
    <derivirana_varijabla naziv="DomainObject.Predmet.StrankaListFormated_1">
      <item>FINANCIJSKA AGENCIJA RC RIJEKA PODRUŽNICA PULA, PULA</item>
    </derivirana_varijabla>
  </DomainObject.Predmet.StrankaListFormated>
  <DomainObject.Predmet.StrankaListFormatedOIB>
    <izvorni_sadrzaj>
      <item>FINANCIJSKA AGENCIJA RC RIJEKA PODRUŽNICA PULA, PULA, OIB 85821130368</item>
    </izvorni_sadrzaj>
    <derivirana_varijabla naziv="DomainObject.Predmet.StrankaListFormatedOIB_1">
      <item>FINANCIJSKA AGENCIJA RC RIJEKA PODRUŽNICA PULA, PULA, OIB 85821130368</item>
    </derivirana_varijabla>
  </DomainObject.Predmet.StrankaListFormatedOIB>
  <DomainObject.Predmet.StrankaListFormatedWithAdress>
    <izvorni_sadrzaj>
      <item>FINANCIJSKA AGENCIJA RC RIJEKA PODRUŽNICA PULA, PULA, GIARDINI 5, 52100 Pula</item>
    </izvorni_sadrzaj>
    <derivirana_varijabla naziv="DomainObject.Predmet.StrankaListFormatedWithAdress_1">
      <item>FINANCIJSKA AGENCIJA RC RIJEKA PODRUŽNICA PULA, PULA, GIARDINI 5, 52100 Pula</item>
    </derivirana_varijabla>
  </DomainObject.Predmet.StrankaListFormatedWithAdress>
  <DomainObject.Predmet.StrankaListFormatedWithAdressOIB>
    <izvorni_sadrzaj>
      <item>FINANCIJSKA AGENCIJA RC RIJEKA PODRUŽNICA PULA, PULA, OIB 85821130368, GIARDINI 5, 52100 Pula</item>
    </izvorni_sadrzaj>
    <derivirana_varijabla naziv="DomainObject.Predmet.StrankaListFormatedWithAdressOIB_1">
      <item>FINANCIJSKA AGENCIJA RC RIJEKA PODRUŽNICA PULA, PULA, OIB 85821130368, GIARDINI 5, 52100 Pula</item>
    </derivirana_varijabla>
  </DomainObject.Predmet.StrankaListFormatedWithAdressOIB>
  <DomainObject.Predmet.StrankaListNazivFormated>
    <izvorni_sadrzaj>
      <item>FINANCIJSKA AGENCIJA RC RIJEKA PODRUŽNICA PULA, PULA</item>
    </izvorni_sadrzaj>
    <derivirana_varijabla naziv="DomainObject.Predmet.StrankaListNazivFormated_1">
      <item>FINANCIJSKA AGENCIJA RC RIJEKA PODRUŽNICA PULA, PULA</item>
    </derivirana_varijabla>
  </DomainObject.Predmet.StrankaListNazivFormated>
  <DomainObject.Predmet.StrankaListNazivFormatedOIB>
    <izvorni_sadrzaj>
      <item>FINANCIJSKA AGENCIJA RC RIJEKA PODRUŽNICA PULA, PULA, OIB 85821130368</item>
    </izvorni_sadrzaj>
    <derivirana_varijabla naziv="DomainObject.Predmet.StrankaListNazivFormatedOIB_1">
      <item>FINANCIJSKA AGENCIJA RC RIJEKA PODRUŽNICA PULA, PULA, OIB 85821130368</item>
    </derivirana_varijabla>
  </DomainObject.Predmet.StrankaListNazivFormatedOIB>
  <DomainObject.Predmet.ProtuStrankaListFormated>
    <izvorni_sadrzaj>
      <item>JUKIĆ UGOSTITELJSTVO j.d.o.o. PULA</item>
    </izvorni_sadrzaj>
    <derivirana_varijabla naziv="DomainObject.Predmet.ProtuStrankaListFormated_1">
      <item>JUKIĆ UGOSTITELJSTVO j.d.o.o. PULA</item>
    </derivirana_varijabla>
  </DomainObject.Predmet.ProtuStrankaListFormated>
  <DomainObject.Predmet.ProtuStrankaListFormatedOIB>
    <izvorni_sadrzaj>
      <item>JUKIĆ UGOSTITELJSTVO j.d.o.o. PULA, OIB 01392730041</item>
    </izvorni_sadrzaj>
    <derivirana_varijabla naziv="DomainObject.Predmet.ProtuStrankaListFormatedOIB_1">
      <item>JUKIĆ UGOSTITELJSTVO j.d.o.o. PULA, OIB 01392730041</item>
    </derivirana_varijabla>
  </DomainObject.Predmet.ProtuStrankaListFormatedOIB>
  <DomainObject.Predmet.ProtuStrankaListFormatedWithAdress>
    <izvorni_sadrzaj>
      <item>JUKIĆ UGOSTITELJSTVO j.d.o.o. PULA, Dolinka 18, 52100 Pula</item>
    </izvorni_sadrzaj>
    <derivirana_varijabla naziv="DomainObject.Predmet.ProtuStrankaListFormatedWithAdress_1">
      <item>JUKIĆ UGOSTITELJSTVO j.d.o.o. PULA, Dolinka 18, 52100 Pula</item>
    </derivirana_varijabla>
  </DomainObject.Predmet.ProtuStrankaListFormatedWithAdress>
  <DomainObject.Predmet.ProtuStrankaListFormatedWithAdressOIB>
    <izvorni_sadrzaj>
      <item>JUKIĆ UGOSTITELJSTVO j.d.o.o. PULA, OIB 01392730041, Dolinka 18, 52100 Pula</item>
    </izvorni_sadrzaj>
    <derivirana_varijabla naziv="DomainObject.Predmet.ProtuStrankaListFormatedWithAdressOIB_1">
      <item>JUKIĆ UGOSTITELJSTVO j.d.o.o. PULA, OIB 01392730041, Dolinka 18, 52100 Pula</item>
    </derivirana_varijabla>
  </DomainObject.Predmet.ProtuStrankaListFormatedWithAdressOIB>
  <DomainObject.Predmet.ProtuStrankaListNazivFormated>
    <izvorni_sadrzaj>
      <item>JUKIĆ UGOSTITELJSTVO j.d.o.o. PULA</item>
    </izvorni_sadrzaj>
    <derivirana_varijabla naziv="DomainObject.Predmet.ProtuStrankaListNazivFormated_1">
      <item>JUKIĆ UGOSTITELJSTVO j.d.o.o. PULA</item>
    </derivirana_varijabla>
  </DomainObject.Predmet.ProtuStrankaListNazivFormated>
  <DomainObject.Predmet.ProtuStrankaListNazivFormatedOIB>
    <izvorni_sadrzaj>
      <item>JUKIĆ UGOSTITELJSTVO j.d.o.o. PULA, OIB 01392730041</item>
    </izvorni_sadrzaj>
    <derivirana_varijabla naziv="DomainObject.Predmet.ProtuStrankaListNazivFormatedOIB_1">
      <item>JUKIĆ UGOSTITELJSTVO j.d.o.o. PULA, OIB 01392730041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RIJEKA PODRUŽNICA PULA, PULA</izvorni_sadrzaj>
    <derivirana_varijabla naziv="DomainObject.Predmet.StrankaIDrugi_1">FINANCIJSKA AGENCIJA RC RIJEKA PODRUŽNICA PULA, PULA</derivirana_varijabla>
  </DomainObject.Predmet.StrankaIDrugi>
  <DomainObject.Predmet.ProtustrankaIDrugi>
    <izvorni_sadrzaj>JUKIĆ UGOSTITELJSTVO j.d.o.o. PULA</izvorni_sadrzaj>
    <derivirana_varijabla naziv="DomainObject.Predmet.ProtustrankaIDrugi_1">JUKIĆ UGOSTITELJSTVO j.d.o.o. PULA</derivirana_varijabla>
  </DomainObject.Predmet.ProtustrankaIDrugi>
  <DomainObject.Predmet.StrankaIDrugiAdressOIB>
    <izvorni_sadrzaj>FINANCIJSKA AGENCIJA RC RIJEKA PODRUŽNICA PULA, PULA, OIB 85821130368, GIARDINI 5, 52100 Pula</izvorni_sadrzaj>
    <derivirana_varijabla naziv="DomainObject.Predmet.StrankaIDrugiAdressOIB_1">FINANCIJSKA AGENCIJA RC RIJEKA PODRUŽNICA PULA, PULA, OIB 85821130368, GIARDINI 5, 52100 Pula</derivirana_varijabla>
  </DomainObject.Predmet.StrankaIDrugiAdressOIB>
  <DomainObject.Predmet.ProtustrankaIDrugiAdressOIB>
    <izvorni_sadrzaj>JUKIĆ UGOSTITELJSTVO j.d.o.o. PULA, OIB 01392730041, Dolinka 18, 52100 Pula</izvorni_sadrzaj>
    <derivirana_varijabla naziv="DomainObject.Predmet.ProtustrankaIDrugiAdressOIB_1">JUKIĆ UGOSTITELJSTVO j.d.o.o. PULA, OIB 01392730041, Dolinka 18,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RIJEKA PODRUŽNICA PULA, PULA</item>
      <item>JUKIĆ UGOSTITELJSTVO j.d.o.o. PULA</item>
    </izvorni_sadrzaj>
    <derivirana_varijabla naziv="DomainObject.Predmet.SudioniciListNaziv_1">
      <item>FINANCIJSKA AGENCIJA RC RIJEKA PODRUŽNICA PULA, PULA</item>
      <item>JUKIĆ UGOSTITELJSTVO j.d.o.o. PULA</item>
    </derivirana_varijabla>
  </DomainObject.Predmet.SudioniciListNaziv>
  <DomainObject.Predmet.SudioniciListAdressOIB>
    <izvorni_sadrzaj>
      <item>FINANCIJSKA AGENCIJA RC RIJEKA PODRUŽNICA PULA, PULA, OIB 85821130368, GIARDINI 5,52100 Pula</item>
      <item>JUKIĆ UGOSTITELJSTVO j.d.o.o. PULA, OIB 01392730041, Dolinka 18,52100 Pula</item>
    </izvorni_sadrzaj>
    <derivirana_varijabla naziv="DomainObject.Predmet.SudioniciListAdressOIB_1">
      <item>FINANCIJSKA AGENCIJA RC RIJEKA PODRUŽNICA PULA, PULA, OIB 85821130368, GIARDINI 5,52100 Pula</item>
      <item>JUKIĆ UGOSTITELJSTVO j.d.o.o. PULA, OIB 01392730041, Dolinka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01392730041</item>
    </izvorni_sadrzaj>
    <derivirana_varijabla naziv="DomainObject.Predmet.SudioniciListNazivOIB_1">
      <item>, OIB 85821130368</item>
      <item>, OIB 01392730041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584</properties:Words>
  <properties:Characters>3117</properties:Characters>
  <properties:Lines>88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2016-03-11T12:40:00Z</dcterms:created>
  <dc:creator>Mihaela Kaligari</dc:creator>
  <dc:description/>
  <cp:keywords/>
  <cp:lastModifiedBy>Ana Jeromela</cp:lastModifiedBy>
  <cp:lastPrinted>2016-03-14T08:38:00Z</cp:lastPrinted>
  <dcterms:modified xmlns:xsi="http://www.w3.org/2001/XMLSchema-instance" xsi:type="dcterms:W3CDTF">2016-03-14T08:38:00Z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