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6cd1" w14:paraId="4216cd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421BA2">
        <w:rPr>
          <w:color w:themeColor="text1" w:val="000000"/>
        </w:rPr>
        <w:t>KATUŠIĆ d.o.o., Duće, Poljička cesta Glavice 5</w:t>
      </w:r>
      <w:r w:rsidR="003D1029">
        <w:rPr>
          <w:color w:themeColor="text1" w:val="000000"/>
        </w:rPr>
        <w:t xml:space="preserve">, </w:t>
      </w:r>
      <w:r w:rsidR="00421BA2">
        <w:rPr>
          <w:color w:themeColor="text1" w:val="000000"/>
        </w:rPr>
        <w:t xml:space="preserve">OIB: 57821718300 </w:t>
      </w:r>
      <w:r w:rsidR="00E2567B">
        <w:rPr>
          <w:color w:themeColor="text1" w:val="000000"/>
        </w:rPr>
        <w:t>dana 2</w:t>
      </w:r>
      <w:r w:rsidR="003D1029">
        <w:rPr>
          <w:color w:themeColor="text1" w:val="000000"/>
        </w:rPr>
        <w:t>8</w:t>
      </w:r>
      <w:r w:rsidR="00E2567B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421BA2">
        <w:rPr>
          <w:color w:themeColor="text1" w:val="000000"/>
        </w:rPr>
        <w:t>KATUŠIĆ d.o.o., Duće, Poljička cesta Glavice 5, OIB: 57821718300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75B57">
        <w:rPr>
          <w:color w:themeColor="text1" w:val="000000"/>
        </w:rPr>
        <w:t>6</w:t>
      </w:r>
      <w:r w:rsidR="00421BA2">
        <w:rPr>
          <w:color w:themeColor="text1" w:val="000000"/>
        </w:rPr>
        <w:t>07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421BA2">
        <w:rPr>
          <w:color w:themeColor="text1" w:val="000000"/>
        </w:rPr>
        <w:t>2.504,54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456F3B">
        <w:rPr>
          <w:color w:themeColor="text1" w:val="000000"/>
        </w:rPr>
        <w:t>8</w:t>
      </w:r>
      <w:r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421BA2">
      <w:rPr>
        <w:color w:themeColor="text1" w:val="000000"/>
      </w:rPr>
      <w:t>595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A6E4D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90C30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St-2595/2015-4</izvorni_sadrzaj>
    <derivirana_varijabla naziv="DomainObject.Oznaka_1">St-2595/2015-4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2595</izvorni_sadrzaj>
    <derivirana_varijabla naziv="DomainObject.Predmet.Broj_1">2595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St-2595/2015</izvorni_sadrzaj>
    <derivirana_varijabla naziv="DomainObject.Predmet.OznakaBroj_1">St-2595/2015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KATUŠIĆ d.o.o. za proizvodnju namještaja, trgovinu i usluge</izvorni_sadrzaj>
    <derivirana_varijabla naziv="DomainObject.Predmet.ProtustrankaFormated_1">  KATUŠIĆ d.o.o. za proizvodnju namještaja, trgovinu i usluge</derivirana_varijabla>
  </DomainObject.Predmet.ProtustrankaFormated>
  <DomainObject.Predmet.ProtustrankaFormatedOIB>
    <izvorni_sadrzaj>  KATUŠIĆ d.o.o. za proizvodnju namještaja, trgovinu i usluge, OIB 57821718300</izvorni_sadrzaj>
    <derivirana_varijabla naziv="DomainObject.Predmet.ProtustrankaFormatedOIB_1">  KATUŠIĆ d.o.o. za proizvodnju namještaja, trgovinu i usluge, OIB 57821718300</derivirana_varijabla>
  </DomainObject.Predmet.ProtustrankaFormatedOIB>
  <DomainObject.Predmet.ProtustrankaFormatedWithAdress>
    <izvorni_sadrzaj> KATUŠIĆ d.o.o. za proizvodnju namještaja, trgovinu i usluge, Poljička Cesta Glavica 5, 21310 Duće</izvorni_sadrzaj>
    <derivirana_varijabla naziv="DomainObject.Predmet.ProtustrankaFormatedWithAdress_1"> KATUŠIĆ d.o.o. za proizvodnju namještaja, trgovinu i usluge, Poljička Cesta Glavica 5, 21310 Duće</derivirana_varijabla>
  </DomainObject.Predmet.ProtustrankaFormatedWithAdress>
  <DomainObject.Predmet.ProtustrankaFormatedWithAdressOIB>
    <izvorni_sadrzaj> KATUŠIĆ d.o.o. za proizvodnju namještaja, trgovinu i usluge, OIB 57821718300, Poljička Cesta Glavica 5, 21310 Duće</izvorni_sadrzaj>
    <derivirana_varijabla naziv="DomainObject.Predmet.ProtustrankaFormatedWithAdressOIB_1"> KATUŠIĆ d.o.o. za proizvodnju namještaja, trgovinu i usluge, OIB 57821718300, Poljička Cesta Glavica 5, 21310 Duće</derivirana_varijabla>
  </DomainObject.Predmet.ProtustrankaFormatedWithAdressOIB>
  <DomainObject.Predmet.ProtustrankaWithAdress>
    <izvorni_sadrzaj>KATUŠIĆ d.o.o. za proizvodnju namještaja, trgovinu i usluge Poljička Cesta Glavica 5, 21310 Duće</izvorni_sadrzaj>
    <derivirana_varijabla naziv="DomainObject.Predmet.ProtustrankaWithAdress_1">KATUŠIĆ d.o.o. za proizvodnju namještaja, trgovinu i usluge Poljička Cesta Glavica 5, 21310 Duće</derivirana_varijabla>
  </DomainObject.Predmet.ProtustrankaWithAdress>
  <DomainObject.Predmet.ProtustrankaWithAdressOIB>
    <izvorni_sadrzaj>KATUŠIĆ d.o.o. za proizvodnju namještaja, trgovinu i usluge, OIB 57821718300, Poljička Cesta Glavica 5, 21310 Duće</izvorni_sadrzaj>
    <derivirana_varijabla naziv="DomainObject.Predmet.ProtustrankaWithAdressOIB_1">KATUŠIĆ d.o.o. za proizvodnju namještaja, trgovinu i usluge, OIB 57821718300, Poljička Cesta Glavica 5, 21310 Duće</derivirana_varijabla>
  </DomainObject.Predmet.ProtustrankaWithAdressOIB>
  <DomainObject.Predmet.ProtustrankaNazivFormated>
    <izvorni_sadrzaj>KATUŠIĆ d.o.o. za proizvodnju namještaja, trgovinu i usluge</izvorni_sadrzaj>
    <derivirana_varijabla naziv="DomainObject.Predmet.ProtustrankaNazivFormated_1">KATUŠIĆ d.o.o. za proizvodnju namještaja, trgovinu i usluge</derivirana_varijabla>
  </DomainObject.Predmet.ProtustrankaNazivFormated>
  <DomainObject.Predmet.ProtustrankaNazivFormatedOIB>
    <izvorni_sadrzaj>KATUŠIĆ d.o.o. za proizvodnju namještaja, trgovinu i usluge, OIB 57821718300</izvorni_sadrzaj>
    <derivirana_varijabla naziv="DomainObject.Predmet.ProtustrankaNazivFormatedOIB_1">KATUŠIĆ d.o.o. za proizvodnju namještaja, trgovinu i usluge, OIB 57821718300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2504.54</izvorni_sadrzaj>
    <derivirana_varijabla naziv="DomainObject.Predmet.TrenutnaVrijednost_1">2504.54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KATUŠIĆ d.o.o. za proizvodnju namještaja, trgovinu i usluge</item>
    </izvorni_sadrzaj>
    <derivirana_varijabla naziv="DomainObject.Predmet.ProtuStrankaListFormated_1">
      <item>KATUŠIĆ d.o.o. za proizvodnju namještaja, trgovinu i usluge</item>
    </derivirana_varijabla>
  </DomainObject.Predmet.ProtuStrankaListFormated>
  <DomainObject.Predmet.ProtuStrankaListFormatedOIB>
    <izvorni_sadrzaj>
      <item>KATUŠIĆ d.o.o. za proizvodnju namještaja, trgovinu i usluge, OIB 57821718300</item>
    </izvorni_sadrzaj>
    <derivirana_varijabla naziv="DomainObject.Predmet.ProtuStrankaListFormatedOIB_1">
      <item>KATUŠIĆ d.o.o. za proizvodnju namještaja, trgovinu i usluge, OIB 57821718300</item>
    </derivirana_varijabla>
  </DomainObject.Predmet.ProtuStrankaListFormatedOIB>
  <DomainObject.Predmet.ProtuStrankaListFormatedWithAdress>
    <izvorni_sadrzaj>
      <item>KATUŠIĆ d.o.o. za proizvodnju namještaja, trgovinu i usluge, Poljička Cesta Glavica 5, 21310 Duće</item>
    </izvorni_sadrzaj>
    <derivirana_varijabla naziv="DomainObject.Predmet.ProtuStrankaListFormatedWithAdress_1">
      <item>KATUŠIĆ d.o.o. za proizvodnju namještaja, trgovinu i usluge, Poljička Cesta Glavica 5, 21310 Duće</item>
    </derivirana_varijabla>
  </DomainObject.Predmet.ProtuStrankaListFormatedWithAdress>
  <DomainObject.Predmet.ProtuStrankaListFormatedWithAdressOIB>
    <izvorni_sadrzaj>
      <item>KATUŠIĆ d.o.o. za proizvodnju namještaja, trgovinu i usluge, OIB 57821718300, Poljička Cesta Glavica 5, 21310 Duće</item>
    </izvorni_sadrzaj>
    <derivirana_varijabla naziv="DomainObject.Predmet.ProtuStrankaListFormatedWithAdressOIB_1">
      <item>KATUŠIĆ d.o.o. za proizvodnju namještaja, trgovinu i usluge, OIB 57821718300, Poljička Cesta Glavica 5, 21310 Duće</item>
    </derivirana_varijabla>
  </DomainObject.Predmet.ProtuStrankaListFormatedWithAdressOIB>
  <DomainObject.Predmet.ProtuStrankaListNazivFormated>
    <izvorni_sadrzaj>
      <item>KATUŠIĆ d.o.o. za proizvodnju namještaja, trgovinu i usluge</item>
    </izvorni_sadrzaj>
    <derivirana_varijabla naziv="DomainObject.Predmet.ProtuStrankaListNazivFormated_1">
      <item>KATUŠIĆ d.o.o. za proizvodnju namještaja, trgovinu i usluge</item>
    </derivirana_varijabla>
  </DomainObject.Predmet.ProtuStrankaListNazivFormated>
  <DomainObject.Predmet.ProtuStrankaListNazivFormatedOIB>
    <izvorni_sadrzaj>
      <item>KATUŠIĆ d.o.o. za proizvodnju namještaja, trgovinu i usluge, OIB 57821718300</item>
    </izvorni_sadrzaj>
    <derivirana_varijabla naziv="DomainObject.Predmet.ProtuStrankaListNazivFormatedOIB_1">
      <item>KATUŠIĆ d.o.o. za proizvodnju namještaja, trgovinu i usluge, OIB 57821718300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St-2595/2015-4</izvorni_sadrzaj>
    <derivirana_varijabla naziv="DomainObject.PoslovniBrojDokumenta_1">St-2595/2015-4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KATUŠIĆ d.o.o. za proizvodnju namještaja, trgovinu i usluge</izvorni_sadrzaj>
    <derivirana_varijabla naziv="DomainObject.Predmet.ProtustrankaIDrugi_1">KATUŠIĆ d.o.o. za proizvodnju namještaja,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KATUŠIĆ d.o.o. za proizvodnju namještaja, trgovinu i usluge, OIB 57821718300, Poljička Cesta Glavica 5, 21310 Duće</izvorni_sadrzaj>
    <derivirana_varijabla naziv="DomainObject.Predmet.ProtustrankaIDrugiAdressOIB_1">KATUŠIĆ d.o.o. za proizvodnju namještaja, trgovinu i usluge, OIB 57821718300, Poljička Cesta Glavica 5, 21310 Duće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KATUŠIĆ d.o.o. za proizvodnju namještaja, trgovinu i usluge</item>
      <item>FINANCIJSKA AGENCIJA, RC SPLIT</item>
    </izvorni_sadrzaj>
    <derivirana_varijabla naziv="DomainObject.Predmet.SudioniciListNaziv_1">
      <item>KATUŠIĆ d.o.o. za proizvodnju namještaja, trgovinu i usluge</item>
      <item>FINANCIJSKA AGENCIJA, RC SPLIT</item>
    </derivirana_varijabla>
  </DomainObject.Predmet.SudioniciListNaziv>
  <DomainObject.Predmet.SudioniciListAdressOIB>
    <izvorni_sadrzaj>
      <item>KATUŠIĆ d.o.o. za proizvodnju namještaja, trgovinu i usluge, OIB 57821718300, Poljička Cesta Glavica 5,21310 Duće</item>
      <item>FINANCIJSKA AGENCIJA, RC SPLIT, OIB 85821130368, Mažuranićevo šetalište 24 b,21000 Split</item>
    </izvorni_sadrzaj>
    <derivirana_varijabla naziv="DomainObject.Predmet.SudioniciListAdressOIB_1">
      <item>KATUŠIĆ d.o.o. za proizvodnju namještaja, trgovinu i usluge, OIB 57821718300, Poljička Cesta Glavica 5,21310 Duće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57821718300</item>
      <item>, OIB 85821130368</item>
    </izvorni_sadrzaj>
    <derivirana_varijabla naziv="DomainObject.Predmet.SudioniciListNazivOIB_1">
      <item>, OIB 57821718300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1752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2016-04-28T06:41:00Z</cp:lastPrinted>
  <dcterms:modified xmlns:xsi="http://www.w3.org/2001/XMLSchema-instance" xsi:type="dcterms:W3CDTF">2016-04-28T07:06:00Z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St-2595/2015-4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