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779c" w14:paraId="dd3779c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D53CB">
        <w:t>1</w:t>
      </w:r>
      <w:r w:rsidR="00CF3EE7">
        <w:t>7</w:t>
      </w:r>
      <w:r w:rsidR="0074799A">
        <w:t>9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09428E">
        <w:t xml:space="preserve"> </w:t>
      </w:r>
      <w:proofErr w:type="spellStart"/>
      <w:r w:rsidR="0074799A" w:rsidRPr="0074799A">
        <w:t>VIRENO</w:t>
      </w:r>
      <w:proofErr w:type="spellEnd"/>
      <w:r w:rsidR="0074799A" w:rsidRPr="0074799A">
        <w:t xml:space="preserve"> j.d.o.o. za turizam, ugostiteljstvo i trgovinu</w:t>
      </w:r>
      <w:r w:rsidR="0074799A">
        <w:t xml:space="preserve"> Vinkovci, Josipa Matasovića 36A, </w:t>
      </w:r>
      <w:proofErr w:type="spellStart"/>
      <w:r w:rsidR="0074799A">
        <w:t>OIB</w:t>
      </w:r>
      <w:proofErr w:type="spellEnd"/>
      <w:r w:rsidR="0074799A">
        <w:t xml:space="preserve">: </w:t>
      </w:r>
      <w:r w:rsidR="0074799A" w:rsidRPr="0074799A">
        <w:t>16471713266</w:t>
      </w:r>
      <w:r w:rsidR="0074799A">
        <w:t xml:space="preserve">, </w:t>
      </w:r>
      <w:proofErr w:type="spellStart"/>
      <w:r w:rsidR="0074799A">
        <w:t>MBS</w:t>
      </w:r>
      <w:proofErr w:type="spellEnd"/>
      <w:r w:rsidR="0074799A">
        <w:t xml:space="preserve">: 030169447, </w:t>
      </w:r>
      <w:r>
        <w:t>temeljem članka 430. Stečajnog zakona (Narodne novine 71/15), dana</w:t>
      </w:r>
      <w:r w:rsidR="0074799A">
        <w:t xml:space="preserve"> 1. ožujka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proofErr w:type="spellStart"/>
      <w:r w:rsidR="0074799A" w:rsidRPr="0074799A">
        <w:t>VIRENO</w:t>
      </w:r>
      <w:proofErr w:type="spellEnd"/>
      <w:r w:rsidR="0074799A" w:rsidRPr="0074799A">
        <w:t xml:space="preserve"> j.d.o.o. za turizam, ugostiteljstvo i trgovinu</w:t>
      </w:r>
      <w:r w:rsidR="0074799A">
        <w:t xml:space="preserve"> Vinkovci, Josipa Matasovića 36A, </w:t>
      </w:r>
      <w:proofErr w:type="spellStart"/>
      <w:r w:rsidR="0074799A">
        <w:t>OIB</w:t>
      </w:r>
      <w:proofErr w:type="spellEnd"/>
      <w:r w:rsidR="0074799A">
        <w:t xml:space="preserve">: </w:t>
      </w:r>
      <w:r w:rsidR="0074799A" w:rsidRPr="0074799A">
        <w:t>16471713266</w:t>
      </w:r>
      <w:r w:rsidR="0074799A">
        <w:t xml:space="preserve">, </w:t>
      </w:r>
      <w:proofErr w:type="spellStart"/>
      <w:r w:rsidR="0074799A">
        <w:t>MBS</w:t>
      </w:r>
      <w:proofErr w:type="spellEnd"/>
      <w:r w:rsidR="0074799A">
        <w:t>: 030169447, iznosi 32.020,33 kn.</w:t>
      </w:r>
      <w:r w:rsidR="004777F8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74799A">
        <w:t xml:space="preserve">Renato </w:t>
      </w:r>
      <w:proofErr w:type="spellStart"/>
      <w:r w:rsidR="0074799A">
        <w:t>Vrselja</w:t>
      </w:r>
      <w:proofErr w:type="spellEnd"/>
      <w:r w:rsidR="0074799A">
        <w:t xml:space="preserve"> iz Nuštra,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D53CB">
        <w:t>1</w:t>
      </w:r>
      <w:r w:rsidR="00CF3EE7">
        <w:t>7</w:t>
      </w:r>
      <w:r w:rsidR="0074799A">
        <w:t>9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74799A">
        <w:t xml:space="preserve">1. ožujka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9428E"/>
    <w:rsid w:val="000F5F58"/>
    <w:rsid w:val="001163B9"/>
    <w:rsid w:val="001702A3"/>
    <w:rsid w:val="001744F2"/>
    <w:rsid w:val="001B2234"/>
    <w:rsid w:val="001C5A25"/>
    <w:rsid w:val="001C6776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2FB2"/>
    <w:rsid w:val="003E3F81"/>
    <w:rsid w:val="004726DA"/>
    <w:rsid w:val="004777F8"/>
    <w:rsid w:val="004D53CB"/>
    <w:rsid w:val="0053343C"/>
    <w:rsid w:val="005761C7"/>
    <w:rsid w:val="005B153D"/>
    <w:rsid w:val="005B7479"/>
    <w:rsid w:val="006437E1"/>
    <w:rsid w:val="00647F89"/>
    <w:rsid w:val="00666AF0"/>
    <w:rsid w:val="00686903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60967"/>
    <w:rsid w:val="00B82754"/>
    <w:rsid w:val="00BC2944"/>
    <w:rsid w:val="00BD6B1F"/>
    <w:rsid w:val="00BE2BFE"/>
    <w:rsid w:val="00C20AC6"/>
    <w:rsid w:val="00C82270"/>
    <w:rsid w:val="00CF3EE7"/>
    <w:rsid w:val="00D03AE2"/>
    <w:rsid w:val="00D21A2C"/>
    <w:rsid w:val="00DB40AF"/>
    <w:rsid w:val="00DB5246"/>
    <w:rsid w:val="00DE0702"/>
    <w:rsid w:val="00DE33B1"/>
    <w:rsid w:val="00E00CDF"/>
    <w:rsid w:val="00E34457"/>
    <w:rsid w:val="00E60796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2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E2FB2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E2FB2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FB2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FB2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2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E2FB2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E2FB2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FB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FB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St-179/2018</izvorni_sadrzaj>
    <derivirana_varijabla naziv="DomainObject.Predmet.OznakaBroj_1">St-179/2018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VIRENO j.d.o.o. za turizam, ugostiteljstvo i trgovinu</izvorni_sadrzaj>
    <derivirana_varijabla naziv="DomainObject.Predmet.ProtustrankaFormated_1">  VIRENO j.d.o.o. za turizam, ugostiteljstvo i trgovinu</derivirana_varijabla>
  </DomainObject.Predmet.ProtustrankaFormated>
  <DomainObject.Predmet.ProtustrankaFormatedOIB>
    <izvorni_sadrzaj>  VIRENO j.d.o.o. za turizam, ugostiteljstvo i trgovinu, OIB 16471713266</izvorni_sadrzaj>
    <derivirana_varijabla naziv="DomainObject.Predmet.ProtustrankaFormatedOIB_1">  VIRENO j.d.o.o. za turizam, ugostiteljstvo i trgovinu, OIB 16471713266</derivirana_varijabla>
  </DomainObject.Predmet.ProtustrankaFormatedOIB>
  <DomainObject.Predmet.ProtustrankaFormatedWithAdress>
    <izvorni_sadrzaj> VIRENO j.d.o.o. za turizam, ugostiteljstvo i trgovinu, Josipa Matasovića 36A, 32100 Vinkovci</izvorni_sadrzaj>
    <derivirana_varijabla naziv="DomainObject.Predmet.ProtustrankaFormatedWithAdress_1"> VIRENO j.d.o.o. za turizam, ugostiteljstvo i trgovinu, Josipa Matasovića 36A, 32100 Vinkovci</derivirana_varijabla>
  </DomainObject.Predmet.ProtustrankaFormatedWithAdress>
  <DomainObject.Predmet.ProtustrankaFormatedWithAdressOIB>
    <izvorni_sadrzaj> VIRENO j.d.o.o. za turizam, ugostiteljstvo i trgovinu, OIB 16471713266, Josipa Matasovića 36A, 32100 Vinkovci</izvorni_sadrzaj>
    <derivirana_varijabla naziv="DomainObject.Predmet.ProtustrankaFormatedWithAdressOIB_1"> VIRENO j.d.o.o. za turizam, ugostiteljstvo i trgovinu, OIB 16471713266, Josipa Matasovića 36A, 32100 Vinkovci</derivirana_varijabla>
  </DomainObject.Predmet.ProtustrankaFormatedWithAdressOIB>
  <DomainObject.Predmet.ProtustrankaWithAdress>
    <izvorni_sadrzaj>VIRENO j.d.o.o. za turizam, ugostiteljstvo i trgovinu Josipa Matasovića 36A, 32100 Vinkovci</izvorni_sadrzaj>
    <derivirana_varijabla naziv="DomainObject.Predmet.ProtustrankaWithAdress_1">VIRENO j.d.o.o. za turizam, ugostiteljstvo i trgovinu Josipa Matasovića 36A, 32100 Vinkovci</derivirana_varijabla>
  </DomainObject.Predmet.ProtustrankaWithAdress>
  <DomainObject.Predmet.ProtustrankaWithAdressOIB>
    <izvorni_sadrzaj>VIRENO j.d.o.o. za turizam, ugostiteljstvo i trgovinu, OIB 16471713266, Josipa Matasovića 36A, 32100 Vinkovci</izvorni_sadrzaj>
    <derivirana_varijabla naziv="DomainObject.Predmet.ProtustrankaWithAdressOIB_1">VIRENO j.d.o.o. za turizam, ugostiteljstvo i trgovinu, OIB 16471713266, Josipa Matasovića 36A, 32100 Vinkovci</derivirana_varijabla>
  </DomainObject.Predmet.ProtustrankaWithAdressOIB>
  <DomainObject.Predmet.ProtustrankaNazivFormated>
    <izvorni_sadrzaj>VIRENO j.d.o.o. za turizam, ugostiteljstvo i trgovinu</izvorni_sadrzaj>
    <derivirana_varijabla naziv="DomainObject.Predmet.ProtustrankaNazivFormated_1">VIRENO j.d.o.o. za turizam, ugostiteljstvo i trgovinu</derivirana_varijabla>
  </DomainObject.Predmet.ProtustrankaNazivFormated>
  <DomainObject.Predmet.ProtustrankaNazivFormatedOIB>
    <izvorni_sadrzaj>VIRENO j.d.o.o. za turizam, ugostiteljstvo i trgovinu, OIB 16471713266</izvorni_sadrzaj>
    <derivirana_varijabla naziv="DomainObject.Predmet.ProtustrankaNazivFormatedOIB_1">VIRENO j.d.o.o. za turizam, ugostiteljstvo i trgovinu, OIB 16471713266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VIRENO j.d.o.o. za turizam, ugostiteljstvo i trgovinu</item>
    </izvorni_sadrzaj>
    <derivirana_varijabla naziv="DomainObject.Predmet.ProtuStrankaListFormated_1">
      <item>VIRENO j.d.o.o. za turizam, ugostiteljstvo i trgovinu</item>
    </derivirana_varijabla>
  </DomainObject.Predmet.ProtuStrankaListFormated>
  <DomainObject.Predmet.ProtuStrankaListFormatedOIB>
    <izvorni_sadrzaj>
      <item>VIRENO j.d.o.o. za turizam, ugostiteljstvo i trgovinu, OIB 16471713266</item>
    </izvorni_sadrzaj>
    <derivirana_varijabla naziv="DomainObject.Predmet.ProtuStrankaListFormatedOIB_1">
      <item>VIRENO j.d.o.o. za turizam, ugostiteljstvo i trgovinu, OIB 16471713266</item>
    </derivirana_varijabla>
  </DomainObject.Predmet.ProtuStrankaListFormatedOIB>
  <DomainObject.Predmet.ProtuStrankaListFormatedWithAdress>
    <izvorni_sadrzaj>
      <item>VIRENO j.d.o.o. za turizam, ugostiteljstvo i trgovinu, Josipa Matasovića 36A, 32100 Vinkovci</item>
    </izvorni_sadrzaj>
    <derivirana_varijabla naziv="DomainObject.Predmet.ProtuStrankaListFormatedWithAdress_1">
      <item>VIRENO j.d.o.o. za turizam, ugostiteljstvo i trgovinu, Josipa Matasovića 36A, 32100 Vinkovci</item>
    </derivirana_varijabla>
  </DomainObject.Predmet.ProtuStrankaListFormatedWithAdress>
  <DomainObject.Predmet.ProtuStrankaListFormatedWithAdressOIB>
    <izvorni_sadrzaj>
      <item>VIRENO j.d.o.o. za turizam, ugostiteljstvo i trgovinu, OIB 16471713266, Josipa Matasovića 36A, 32100 Vinkovci</item>
    </izvorni_sadrzaj>
    <derivirana_varijabla naziv="DomainObject.Predmet.ProtuStrankaListFormatedWithAdressOIB_1">
      <item>VIRENO j.d.o.o. za turizam, ugostiteljstvo i trgovinu, OIB 16471713266, Josipa Matasovića 36A, 32100 Vinkovci</item>
    </derivirana_varijabla>
  </DomainObject.Predmet.ProtuStrankaListFormatedWithAdressOIB>
  <DomainObject.Predmet.ProtuStrankaListNazivFormated>
    <izvorni_sadrzaj>
      <item>VIRENO j.d.o.o. za turizam, ugostiteljstvo i trgovinu</item>
    </izvorni_sadrzaj>
    <derivirana_varijabla naziv="DomainObject.Predmet.ProtuStrankaListNazivFormated_1">
      <item>VIRENO j.d.o.o. za turizam, ugostiteljstvo i trgovinu</item>
    </derivirana_varijabla>
  </DomainObject.Predmet.ProtuStrankaListNazivFormated>
  <DomainObject.Predmet.ProtuStrankaListNazivFormatedOIB>
    <izvorni_sadrzaj>
      <item>VIRENO j.d.o.o. za turizam, ugostiteljstvo i trgovinu, OIB 16471713266</item>
    </izvorni_sadrzaj>
    <derivirana_varijabla naziv="DomainObject.Predmet.ProtuStrankaListNazivFormatedOIB_1">
      <item>VIRENO j.d.o.o. za turizam, ugostiteljstvo i trgovinu, OIB 16471713266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VIRENO j.d.o.o. za turizam, ugostiteljstvo i trgovinu</izvorni_sadrzaj>
    <derivirana_varijabla naziv="DomainObject.Predmet.ProtustrankaIDrugi_1">VIRENO j.d.o.o. za turizam,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VIRENO j.d.o.o. za turizam, ugostiteljstvo i trgovinu, OIB 16471713266, Josipa Matasovića 36A, 32100 Vinkovci</izvorni_sadrzaj>
    <derivirana_varijabla naziv="DomainObject.Predmet.ProtustrankaIDrugiAdressOIB_1">VIRENO j.d.o.o. za turizam, ugostiteljstvo i trgovinu, OIB 16471713266, Josipa Matasovića 36A,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VIRENO j.d.o.o. za turizam, ugostiteljstvo i trgovinu</item>
    </izvorni_sadrzaj>
    <derivirana_varijabla naziv="DomainObject.Predmet.SudioniciListNaziv_1">
      <item>FINA RC OSIJEK</item>
      <item>VIRENO j.d.o.o. za turizam, ugostiteljstvo i trgovinu</item>
    </derivirana_varijabla>
  </DomainObject.Predmet.SudioniciListNaziv>
  <DomainObject.Predmet.SudioniciListAdressOIB>
    <izvorni_sadrzaj>
      <item>FINA RC OSIJEK, OIB 85821130368</item>
      <item>VIRENO j.d.o.o. za turizam, ugostiteljstvo i trgovinu, OIB 16471713266, Josipa Matasovića 36A,32100 Vinkovci</item>
    </izvorni_sadrzaj>
    <derivirana_varijabla naziv="DomainObject.Predmet.SudioniciListAdressOIB_1">
      <item>FINA RC OSIJEK, OIB 85821130368</item>
      <item>VIRENO j.d.o.o. za turizam, ugostiteljstvo i trgovinu, OIB 16471713266, Josipa Matasovića 36A,32100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16471713266</item>
    </izvorni_sadrzaj>
    <derivirana_varijabla naziv="DomainObject.Predmet.SudioniciListNazivOIB_1">
      <item>, OIB 85821130368</item>
      <item>, OIB 16471713266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361</properties:Words>
  <properties:Characters>1965</properties:Characters>
  <properties:Lines>46</properties:Lines>
  <properties:Paragraphs>15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2018-03-01T07:48:00Z</cp:lastPrinted>
  <dcterms:modified xmlns:xsi="http://www.w3.org/2001/XMLSchema-instance" xsi:type="dcterms:W3CDTF">2018-03-01T07:50:00Z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