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8019" w14:paraId="9618019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53647B">
        <w:t>6</w:t>
      </w:r>
      <w:r w:rsidR="0046192D">
        <w:t>6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53647B">
        <w:t xml:space="preserve"> </w:t>
      </w:r>
      <w:r w:rsidR="0046192D">
        <w:t>YOSIF ANKOV TRGOVINA j.d.o.</w:t>
      </w:r>
      <w:r w:rsidR="0053647B">
        <w:t>o. za</w:t>
      </w:r>
      <w:r w:rsidR="0046192D">
        <w:t xml:space="preserve"> trgovinu i</w:t>
      </w:r>
      <w:r w:rsidR="0053647B">
        <w:t xml:space="preserve"> </w:t>
      </w:r>
      <w:r w:rsidR="001518BE">
        <w:t>usluge</w:t>
      </w:r>
      <w:r w:rsidR="000D62E8">
        <w:t xml:space="preserve"> Zagreb, Platana 26, OIB 90070099870, </w:t>
      </w:r>
      <w:r w:rsidR="00B462C5">
        <w:t>MBS 080</w:t>
      </w:r>
      <w:r w:rsidR="000D62E8">
        <w:t>925030</w:t>
      </w:r>
      <w:r w:rsidR="00EF7762">
        <w:t>,</w:t>
      </w:r>
      <w:r w:rsidR="00F73129">
        <w:t xml:space="preserve"> dana</w:t>
      </w:r>
      <w:r w:rsidR="00CD10F8">
        <w:t xml:space="preserve"> 9. rujna</w:t>
      </w:r>
      <w:r w:rsidR="00FA606F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0D62E8">
        <w:t>YOSIF ANKOV TRGOVINA j.d.o.o. za trgovinu i usluge Zagreb, Platana 26, OIB 90070099870, MBS 080925030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7E57F3">
        <w:t>Mateo Erceg iz Zagreba, Radnička cesta 30, OIB  93602617826.</w:t>
      </w:r>
    </w:p>
    <w:p w:rsidRDefault="00284497" w:rsidP="00284497" w:rsidR="00284497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0D62E8">
        <w:t>YOSIF ANKOV TRGOVINA j.d.o.o. za trgovinu i usluge Zagreb, Platana 26, OIB 90070099870, MBS 080925030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6F107F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0D62E8">
        <w:t xml:space="preserve">16.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0D62E8">
        <w:t>YOSIF ANKOV TRGOVINA j.d.o.o. za trgovinu i usluge Zagreb, Platana 26, OIB 90070099870.</w:t>
      </w:r>
    </w:p>
    <w:p w:rsidRDefault="006F727E" w:rsidP="00B506CA" w:rsidR="006F727E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6F107F">
        <w:t>18</w:t>
      </w:r>
      <w:r w:rsidR="006F727E">
        <w:t>6</w:t>
      </w:r>
      <w:r w:rsidR="002A7375">
        <w:t>6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576" w:rsidP="00F961D8" w:rsidR="007C1576">
      <w:r>
        <w:separator/>
      </w:r>
    </w:p>
  </w:endnote>
  <w:endnote w:id="0" w:type="continuationSeparator">
    <w:p w:rsidRDefault="007C1576" w:rsidP="00F961D8" w:rsidR="007C15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576" w:rsidP="00F961D8" w:rsidR="007C1576">
      <w:r>
        <w:separator/>
      </w:r>
    </w:p>
  </w:footnote>
  <w:footnote w:id="0" w:type="continuationSeparator">
    <w:p w:rsidRDefault="007C1576" w:rsidP="00F961D8" w:rsidR="007C15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BB6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6F727E">
      <w:t>6</w:t>
    </w:r>
    <w:r w:rsidR="002A7375">
      <w:t>6</w:t>
    </w:r>
    <w:r w:rsidR="004115C3">
      <w:t>/16-</w:t>
    </w:r>
    <w:r w:rsidR="00B462C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0D62E8"/>
    <w:rsid w:val="00133937"/>
    <w:rsid w:val="00136383"/>
    <w:rsid w:val="001518BE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A7375"/>
    <w:rsid w:val="002C604C"/>
    <w:rsid w:val="002C7592"/>
    <w:rsid w:val="002D46C4"/>
    <w:rsid w:val="00301E43"/>
    <w:rsid w:val="00313A1F"/>
    <w:rsid w:val="00320B86"/>
    <w:rsid w:val="00342EF9"/>
    <w:rsid w:val="00364C13"/>
    <w:rsid w:val="0038712F"/>
    <w:rsid w:val="003A057F"/>
    <w:rsid w:val="003C5EF1"/>
    <w:rsid w:val="003D5995"/>
    <w:rsid w:val="003F02BC"/>
    <w:rsid w:val="004115C3"/>
    <w:rsid w:val="00447275"/>
    <w:rsid w:val="0046192D"/>
    <w:rsid w:val="004705DE"/>
    <w:rsid w:val="00474310"/>
    <w:rsid w:val="004A1C0B"/>
    <w:rsid w:val="004C7D33"/>
    <w:rsid w:val="004F670E"/>
    <w:rsid w:val="00500035"/>
    <w:rsid w:val="0052115A"/>
    <w:rsid w:val="005272E4"/>
    <w:rsid w:val="0053647B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17587"/>
    <w:rsid w:val="006376F5"/>
    <w:rsid w:val="00646CD6"/>
    <w:rsid w:val="0066353D"/>
    <w:rsid w:val="0066396E"/>
    <w:rsid w:val="00667D9A"/>
    <w:rsid w:val="006B054D"/>
    <w:rsid w:val="006C7D9B"/>
    <w:rsid w:val="006D1208"/>
    <w:rsid w:val="006D6BB1"/>
    <w:rsid w:val="006E1352"/>
    <w:rsid w:val="006F107F"/>
    <w:rsid w:val="006F727E"/>
    <w:rsid w:val="007036EB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C1576"/>
    <w:rsid w:val="007D7BC7"/>
    <w:rsid w:val="007E0A11"/>
    <w:rsid w:val="007E57F3"/>
    <w:rsid w:val="00805AA8"/>
    <w:rsid w:val="00814BB6"/>
    <w:rsid w:val="00822F7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D6F65"/>
    <w:rsid w:val="009E1BBA"/>
    <w:rsid w:val="00A05CD3"/>
    <w:rsid w:val="00A42316"/>
    <w:rsid w:val="00AB5C50"/>
    <w:rsid w:val="00AB6233"/>
    <w:rsid w:val="00AC7D8D"/>
    <w:rsid w:val="00AE6F60"/>
    <w:rsid w:val="00AF2A3B"/>
    <w:rsid w:val="00B14445"/>
    <w:rsid w:val="00B35917"/>
    <w:rsid w:val="00B462C5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8229D"/>
    <w:rsid w:val="00E85CBE"/>
    <w:rsid w:val="00EC69FF"/>
    <w:rsid w:val="00EF3005"/>
    <w:rsid w:val="00EF7762"/>
    <w:rsid w:val="00F10467"/>
    <w:rsid w:val="00F14D3D"/>
    <w:rsid w:val="00F26559"/>
    <w:rsid w:val="00F2668C"/>
    <w:rsid w:val="00F278D8"/>
    <w:rsid w:val="00F30289"/>
    <w:rsid w:val="00F32AEE"/>
    <w:rsid w:val="00F41602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B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B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B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B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4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B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B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B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B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St-1866/2016</izvorni_sadrzaj>
    <derivirana_varijabla naziv="DomainObject.Predmet.OznakaBroj_1">St-1866/2016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YOSIF ANKOV TRGOVINA j.d.o.o.</izvorni_sadrzaj>
    <derivirana_varijabla naziv="DomainObject.Predmet.ProtustrankaFormated_1">  YOSIF ANKOV TRGOVINA j.d.o.o.</derivirana_varijabla>
  </DomainObject.Predmet.ProtustrankaFormated>
  <DomainObject.Predmet.ProtustrankaFormatedOIB>
    <izvorni_sadrzaj>  YOSIF ANKOV TRGOVINA j.d.o.o., OIB 90070099870</izvorni_sadrzaj>
    <derivirana_varijabla naziv="DomainObject.Predmet.ProtustrankaFormatedOIB_1">  YOSIF ANKOV TRGOVINA j.d.o.o., OIB 90070099870</derivirana_varijabla>
  </DomainObject.Predmet.ProtustrankaFormatedOIB>
  <DomainObject.Predmet.ProtustrankaFormatedWithAdress>
    <izvorni_sadrzaj> YOSIF ANKOV TRGOVINA j.d.o.o., Platana 26, 10000 Zagreb</izvorni_sadrzaj>
    <derivirana_varijabla naziv="DomainObject.Predmet.ProtustrankaFormatedWithAdress_1"> YOSIF ANKOV TRGOVINA j.d.o.o., Platana 26, 10000 Zagreb</derivirana_varijabla>
  </DomainObject.Predmet.ProtustrankaFormatedWithAdress>
  <DomainObject.Predmet.ProtustrankaFormatedWithAdressOIB>
    <izvorni_sadrzaj> YOSIF ANKOV TRGOVINA j.d.o.o., OIB 90070099870, Platana 26, 10000 Zagreb</izvorni_sadrzaj>
    <derivirana_varijabla naziv="DomainObject.Predmet.ProtustrankaFormatedWithAdressOIB_1"> YOSIF ANKOV TRGOVINA j.d.o.o., OIB 90070099870, Platana 26, 10000 Zagreb</derivirana_varijabla>
  </DomainObject.Predmet.ProtustrankaFormatedWithAdressOIB>
  <DomainObject.Predmet.ProtustrankaWithAdress>
    <izvorni_sadrzaj>YOSIF ANKOV TRGOVINA j.d.o.o. Platana 26, 10000 Zagreb</izvorni_sadrzaj>
    <derivirana_varijabla naziv="DomainObject.Predmet.ProtustrankaWithAdress_1">YOSIF ANKOV TRGOVINA j.d.o.o. Platana 26, 10000 Zagreb</derivirana_varijabla>
  </DomainObject.Predmet.ProtustrankaWithAdress>
  <DomainObject.Predmet.ProtustrankaWithAdressOIB>
    <izvorni_sadrzaj>YOSIF ANKOV TRGOVINA j.d.o.o., OIB 90070099870, Platana 26, 10000 Zagreb</izvorni_sadrzaj>
    <derivirana_varijabla naziv="DomainObject.Predmet.ProtustrankaWithAdressOIB_1">YOSIF ANKOV TRGOVINA j.d.o.o., OIB 90070099870, Platana 26, 10000 Zagreb</derivirana_varijabla>
  </DomainObject.Predmet.ProtustrankaWithAdressOIB>
  <DomainObject.Predmet.ProtustrankaNazivFormated>
    <izvorni_sadrzaj>YOSIF ANKOV TRGOVINA j.d.o.o.</izvorni_sadrzaj>
    <derivirana_varijabla naziv="DomainObject.Predmet.ProtustrankaNazivFormated_1">YOSIF ANKOV TRGOVINA j.d.o.o.</derivirana_varijabla>
  </DomainObject.Predmet.ProtustrankaNazivFormated>
  <DomainObject.Predmet.ProtustrankaNazivFormatedOIB>
    <izvorni_sadrzaj>YOSIF ANKOV TRGOVINA j.d.o.o., OIB 90070099870</izvorni_sadrzaj>
    <derivirana_varijabla naziv="DomainObject.Predmet.ProtustrankaNazivFormatedOIB_1">YOSIF ANKOV TRGOVINA j.d.o.o., OIB 90070099870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YOSIF ANKOV TRGOVINA j.d.o.o.</item>
    </izvorni_sadrzaj>
    <derivirana_varijabla naziv="DomainObject.Predmet.ProtuStrankaListFormated_1">
      <item>YOSIF ANKOV TRGOVINA j.d.o.o.</item>
    </derivirana_varijabla>
  </DomainObject.Predmet.ProtuStrankaListFormated>
  <DomainObject.Predmet.ProtuStrankaListFormatedOIB>
    <izvorni_sadrzaj>
      <item>YOSIF ANKOV TRGOVINA j.d.o.o., OIB 90070099870</item>
    </izvorni_sadrzaj>
    <derivirana_varijabla naziv="DomainObject.Predmet.ProtuStrankaListFormatedOIB_1">
      <item>YOSIF ANKOV TRGOVINA j.d.o.o., OIB 90070099870</item>
    </derivirana_varijabla>
  </DomainObject.Predmet.ProtuStrankaListFormatedOIB>
  <DomainObject.Predmet.ProtuStrankaListFormatedWithAdress>
    <izvorni_sadrzaj>
      <item>YOSIF ANKOV TRGOVINA j.d.o.o., Platana 26, 10000 Zagreb</item>
    </izvorni_sadrzaj>
    <derivirana_varijabla naziv="DomainObject.Predmet.ProtuStrankaListFormatedWithAdress_1">
      <item>YOSIF ANKOV TRGOVINA j.d.o.o., Platana 26, 10000 Zagreb</item>
    </derivirana_varijabla>
  </DomainObject.Predmet.ProtuStrankaListFormatedWithAdress>
  <DomainObject.Predmet.ProtuStrankaListFormatedWithAdressOIB>
    <izvorni_sadrzaj>
      <item>YOSIF ANKOV TRGOVINA j.d.o.o., OIB 90070099870, Platana 26, 10000 Zagreb</item>
    </izvorni_sadrzaj>
    <derivirana_varijabla naziv="DomainObject.Predmet.ProtuStrankaListFormatedWithAdressOIB_1">
      <item>YOSIF ANKOV TRGOVINA j.d.o.o., OIB 90070099870, Platana 26, 10000 Zagreb</item>
    </derivirana_varijabla>
  </DomainObject.Predmet.ProtuStrankaListFormatedWithAdressOIB>
  <DomainObject.Predmet.ProtuStrankaListNazivFormated>
    <izvorni_sadrzaj>
      <item>YOSIF ANKOV TRGOVINA j.d.o.o.</item>
    </izvorni_sadrzaj>
    <derivirana_varijabla naziv="DomainObject.Predmet.ProtuStrankaListNazivFormated_1">
      <item>YOSIF ANKOV TRGOVINA j.d.o.o.</item>
    </derivirana_varijabla>
  </DomainObject.Predmet.ProtuStrankaListNazivFormated>
  <DomainObject.Predmet.ProtuStrankaListNazivFormatedOIB>
    <izvorni_sadrzaj>
      <item>YOSIF ANKOV TRGOVINA j.d.o.o., OIB 90070099870</item>
    </izvorni_sadrzaj>
    <derivirana_varijabla naziv="DomainObject.Predmet.ProtuStrankaListNazivFormatedOIB_1">
      <item>YOSIF ANKOV TRGOVINA j.d.o.o., OIB 90070099870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YOSIF ANKOV TRGOVINA j.d.o.o.</izvorni_sadrzaj>
    <derivirana_varijabla naziv="DomainObject.Predmet.ProtustrankaIDrugi_1">YOSIF ANKOV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YOSIF ANKOV TRGOVINA j.d.o.o., OIB 90070099870, Platana 26, 10000 Zagreb</izvorni_sadrzaj>
    <derivirana_varijabla naziv="DomainObject.Predmet.ProtustrankaIDrugiAdressOIB_1">YOSIF ANKOV TRGOVINA j.d.o.o., OIB 90070099870, Platana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YOSIF ANKOV TRGOVINA j.d.o.o.</item>
      <item>FINA Regionalni centar Zagreb</item>
    </izvorni_sadrzaj>
    <derivirana_varijabla naziv="DomainObject.Predmet.SudioniciListNaziv_1">
      <item>YOSIF ANKOV TRGOVINA j.d.o.o.</item>
      <item>FINA Regionalni centar Zagreb</item>
    </derivirana_varijabla>
  </DomainObject.Predmet.SudioniciListNaziv>
  <DomainObject.Predmet.SudioniciListAdressOIB>
    <izvorni_sadrzaj>
      <item>YOSIF ANKOV TRGOVINA j.d.o.o., OIB 90070099870, Platana 26,10000 Zagreb</item>
      <item>FINA Regionalni centar Zagreb, OIB 85821130368, Trg svibanjskih žrtava 1995. 1,10000 Zagreb</item>
    </izvorni_sadrzaj>
    <derivirana_varijabla naziv="DomainObject.Predmet.SudioniciListAdressOIB_1">
      <item>YOSIF ANKOV TRGOVINA j.d.o.o., OIB 90070099870, Platana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90070099870</item>
      <item>, OIB 85821130368</item>
    </izvorni_sadrzaj>
    <derivirana_varijabla naziv="DomainObject.Predmet.SudioniciListNazivOIB_1">
      <item>, OIB 90070099870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5F757-7022-4333-B869-2CDBDEC9E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2319</properties:Characters>
  <properties:Lines>91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2016-08-31T06:18:00Z</dcterms:created>
  <dc:creator>Darija Miličević</dc:creator>
  <cp:lastModifiedBy>Darija Miličević</cp:lastModifiedBy>
  <cp:lastPrinted>2016-08-23T08:39:00Z</cp:lastPrinted>
  <dcterms:modified xmlns:xsi="http://www.w3.org/2001/XMLSchema-instance" xsi:type="dcterms:W3CDTF">2016-09-09T10:10:00Z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