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8e6e" w14:paraId="d0f8e6e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2B6368">
        <w:t>296</w:t>
      </w:r>
      <w:r w:rsidR="00AA5237">
        <w:t>/1</w:t>
      </w:r>
      <w:r w:rsidR="001322CF">
        <w:t>5</w:t>
      </w:r>
      <w:r w:rsidR="00AA5237">
        <w:t>-</w:t>
      </w:r>
      <w:r w:rsidR="002B6368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2B6368">
        <w:t>2</w:t>
      </w:r>
      <w:r>
        <w:t xml:space="preserve">. </w:t>
      </w:r>
      <w:r w:rsidR="002B6368">
        <w:t>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2B6368">
        <w:t>EGEO</w:t>
      </w:r>
      <w:r w:rsidR="00742C32">
        <w:t xml:space="preserve"> d.o.o.</w:t>
      </w:r>
      <w:r w:rsidR="00311993">
        <w:t xml:space="preserve"> </w:t>
      </w:r>
      <w:r w:rsidR="006634BC">
        <w:t xml:space="preserve">sa sjedištem u </w:t>
      </w:r>
      <w:r w:rsidR="002B6368">
        <w:t>Zadr</w:t>
      </w:r>
      <w:r w:rsidR="0093265E">
        <w:t>u (Grad Zadar), Milke Trnine 39</w:t>
      </w:r>
      <w:r w:rsidR="002B6368">
        <w:t xml:space="preserve">, </w:t>
      </w:r>
      <w:r w:rsidR="00A01095">
        <w:t xml:space="preserve">OIB: </w:t>
      </w:r>
      <w:r w:rsidR="002B6368">
        <w:t>35204209292</w:t>
      </w:r>
      <w:r>
        <w:t xml:space="preserve">, </w:t>
      </w:r>
      <w:r w:rsidR="007F57F1">
        <w:t>23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2B6368">
        <w:t>EGEO d.o.o. sa sjedištem u Zadru</w:t>
      </w:r>
      <w:r w:rsidR="0093265E">
        <w:t xml:space="preserve"> (Grad Zadar), Milke Trnine 39</w:t>
      </w:r>
      <w:r w:rsidR="002B6368">
        <w:t>, OIB: 35204209292</w:t>
      </w:r>
      <w:r w:rsidR="001322CF">
        <w:t xml:space="preserve"> </w:t>
      </w:r>
      <w:r>
        <w:t xml:space="preserve">s danom </w:t>
      </w:r>
      <w:r w:rsidR="007F57F1">
        <w:t>23</w:t>
      </w:r>
      <w:r>
        <w:t xml:space="preserve">. ožujka 2016. u </w:t>
      </w:r>
      <w:r w:rsidR="001C6CD7">
        <w:t>08</w:t>
      </w:r>
      <w:r>
        <w:t>,</w:t>
      </w:r>
      <w:r w:rsidR="001C6CD7">
        <w:t>1</w:t>
      </w:r>
      <w:r w:rsidR="0031580E">
        <w:t>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4C0075" w:rsidR="00E41244">
      <w:pPr>
        <w:ind w:firstLine="705"/>
        <w:jc w:val="both"/>
      </w:pPr>
      <w:r w:rsidRPr="004C0075">
        <w:t>II</w:t>
      </w:r>
      <w:r w:rsidR="00386298" w:rsidRPr="004C0075">
        <w:t xml:space="preserve">. </w:t>
      </w:r>
      <w:r w:rsidR="00193657" w:rsidRPr="004C0075">
        <w:t>Stečajnim upraviteljem</w:t>
      </w:r>
      <w:r w:rsidRPr="004C0075">
        <w:t xml:space="preserve"> dužnika </w:t>
      </w:r>
      <w:r w:rsidR="00193657" w:rsidRPr="004C0075">
        <w:t xml:space="preserve">imenuje se </w:t>
      </w:r>
      <w:r w:rsidR="004C0075" w:rsidRPr="004C0075">
        <w:t>Nada Mikulandra</w:t>
      </w:r>
      <w:r w:rsidR="00E41244" w:rsidRPr="004C0075">
        <w:t xml:space="preserve"> </w:t>
      </w:r>
      <w:r w:rsidR="004C0075" w:rsidRPr="004C0075">
        <w:t>iz Bilice, Stubalj</w:t>
      </w:r>
      <w:r w:rsidR="004C0075" w:rsidRPr="00C911AF">
        <w:t xml:space="preserve"> 238, OIB: 01343352417</w:t>
      </w:r>
      <w:r w:rsidR="004C0075">
        <w:t>.</w:t>
      </w:r>
    </w:p>
    <w:p w:rsidRDefault="004C0075" w:rsidP="004C0075" w:rsidR="004C0075" w:rsidRPr="001E74F1">
      <w:pPr>
        <w:ind w:left="705"/>
        <w:jc w:val="both"/>
        <w:rPr>
          <w:b/>
        </w:rPr>
      </w:pP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2B6368">
        <w:t>EGEO d.o.o. sa sjedištem u Zadru</w:t>
      </w:r>
      <w:r w:rsidR="0093265E">
        <w:t xml:space="preserve"> (Grad Zadar), Milke Trnine 39</w:t>
      </w:r>
      <w:r w:rsidR="002B6368">
        <w:t>, OIB: 35204209292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2B6368">
        <w:t>2</w:t>
      </w:r>
      <w:r w:rsidR="001322CF">
        <w:t xml:space="preserve">. </w:t>
      </w:r>
      <w:r w:rsidR="002B6368">
        <w:t>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2B6368">
        <w:t>1200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2B6368">
        <w:t>45.231,53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920BCD">
        <w:t>i</w:t>
      </w:r>
      <w:r w:rsidR="007E65A6">
        <w:t>ma</w:t>
      </w:r>
      <w:r w:rsidR="001E74F1" w:rsidRPr="00CF7AC9">
        <w:t xml:space="preserve"> otvoren račun</w:t>
      </w:r>
      <w:r w:rsidR="00920BCD">
        <w:t xml:space="preserve"> kod </w:t>
      </w:r>
      <w:r w:rsidR="0031580E">
        <w:t>OTP banka Hrvatska</w:t>
      </w:r>
      <w:r w:rsidR="00920BCD">
        <w:t xml:space="preserve"> d.d.</w:t>
      </w:r>
      <w:r w:rsidR="002B6368">
        <w:t xml:space="preserve">, </w:t>
      </w:r>
      <w:r w:rsidR="00193657" w:rsidRPr="00CF7AC9">
        <w:t>kao 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920BCD">
        <w:t>1</w:t>
      </w:r>
      <w:r w:rsidR="002B6368">
        <w:t>9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7F57F1">
        <w:t>23</w:t>
      </w:r>
      <w:r w:rsidR="001B47CD">
        <w:t xml:space="preserve">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Stečajnoj upraviteljici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05D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2B6368">
      <w:t>296/15-7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47CD"/>
    <w:rsid w:val="001C2BC7"/>
    <w:rsid w:val="001C53DB"/>
    <w:rsid w:val="001C6CD7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6368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0075"/>
    <w:rsid w:val="004C2509"/>
    <w:rsid w:val="004C4B52"/>
    <w:rsid w:val="004C7182"/>
    <w:rsid w:val="004E498B"/>
    <w:rsid w:val="00501756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D1971"/>
    <w:rsid w:val="005E05D0"/>
    <w:rsid w:val="005E68BB"/>
    <w:rsid w:val="005F46A2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5980"/>
    <w:rsid w:val="00795905"/>
    <w:rsid w:val="007C0700"/>
    <w:rsid w:val="007C62EB"/>
    <w:rsid w:val="007C6FBF"/>
    <w:rsid w:val="007E65A6"/>
    <w:rsid w:val="007F57F1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3265E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05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5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5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5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5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05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5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5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5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5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St-296/2015</izvorni_sadrzaj>
    <derivirana_varijabla naziv="DomainObject.Predmet.OznakaBroj_1">St-296/2015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EGEO d.o.o. za graditeljstvo, trgovinu i poslovne usluge</izvorni_sadrzaj>
    <derivirana_varijabla naziv="DomainObject.Predmet.ProtustrankaFormated_1">  EGEO d.o.o. za graditeljstvo, trgovinu i poslovne usluge</derivirana_varijabla>
  </DomainObject.Predmet.ProtustrankaFormated>
  <DomainObject.Predmet.ProtustrankaFormatedOIB>
    <izvorni_sadrzaj>  EGEO d.o.o. za graditeljstvo, trgovinu i poslovne usluge, OIB 35204209292</izvorni_sadrzaj>
    <derivirana_varijabla naziv="DomainObject.Predmet.ProtustrankaFormatedOIB_1">  EGEO d.o.o. za graditeljstvo, trgovinu i poslovne usluge, OIB 35204209292</derivirana_varijabla>
  </DomainObject.Predmet.ProtustrankaFormatedOIB>
  <DomainObject.Predmet.ProtustrankaFormatedWithAdress>
    <izvorni_sadrzaj> EGEO d.o.o. za graditeljstvo, trgovinu i poslovne usluge, Milke Trnine/39, 23000 Zadar</izvorni_sadrzaj>
    <derivirana_varijabla naziv="DomainObject.Predmet.ProtustrankaFormatedWithAdress_1"> EGEO d.o.o. za graditeljstvo, trgovinu i poslovne usluge, Milke Trnine/39, 23000 Zadar</derivirana_varijabla>
  </DomainObject.Predmet.ProtustrankaFormatedWithAdress>
  <DomainObject.Predmet.ProtustrankaFormatedWithAdressOIB>
    <izvorni_sadrzaj> EGEO d.o.o. za graditeljstvo, trgovinu i poslovne usluge, OIB 35204209292, Milke Trnine/39, 23000 Zadar</izvorni_sadrzaj>
    <derivirana_varijabla naziv="DomainObject.Predmet.ProtustrankaFormatedWithAdressOIB_1"> EGEO d.o.o. za graditeljstvo, trgovinu i poslovne usluge, OIB 35204209292, Milke Trnine/39, 23000 Zadar</derivirana_varijabla>
  </DomainObject.Predmet.ProtustrankaFormatedWithAdressOIB>
  <DomainObject.Predmet.ProtustrankaWithAdress>
    <izvorni_sadrzaj>EGEO d.o.o. za graditeljstvo, trgovinu i poslovne usluge Milke Trnine/39, 23000 Zadar</izvorni_sadrzaj>
    <derivirana_varijabla naziv="DomainObject.Predmet.ProtustrankaWithAdress_1">EGEO d.o.o. za graditeljstvo, trgovinu i poslovne usluge Milke Trnine/39, 23000 Zadar</derivirana_varijabla>
  </DomainObject.Predmet.ProtustrankaWithAdress>
  <DomainObject.Predmet.ProtustrankaWithAdressOIB>
    <izvorni_sadrzaj>EGEO d.o.o. za graditeljstvo, trgovinu i poslovne usluge, OIB 35204209292, Milke Trnine/39, 23000 Zadar</izvorni_sadrzaj>
    <derivirana_varijabla naziv="DomainObject.Predmet.ProtustrankaWithAdressOIB_1">EGEO d.o.o. za graditeljstvo, trgovinu i poslovne usluge, OIB 35204209292, Milke Trnine/39, 23000 Zadar</derivirana_varijabla>
  </DomainObject.Predmet.ProtustrankaWithAdressOIB>
  <DomainObject.Predmet.ProtustrankaNazivFormated>
    <izvorni_sadrzaj>EGEO d.o.o. za graditeljstvo, trgovinu i poslovne usluge</izvorni_sadrzaj>
    <derivirana_varijabla naziv="DomainObject.Predmet.ProtustrankaNazivFormated_1">EGEO d.o.o. za graditeljstvo, trgovinu i poslovne usluge</derivirana_varijabla>
  </DomainObject.Predmet.ProtustrankaNazivFormated>
  <DomainObject.Predmet.ProtustrankaNazivFormatedOIB>
    <izvorni_sadrzaj>EGEO d.o.o. za graditeljstvo, trgovinu i poslovne usluge, OIB 35204209292</izvorni_sadrzaj>
    <derivirana_varijabla naziv="DomainObject.Predmet.ProtustrankaNazivFormatedOIB_1">EGEO d.o.o. za graditeljstvo, trgovinu i poslovne usluge, OIB 35204209292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45231.53</izvorni_sadrzaj>
    <derivirana_varijabla naziv="DomainObject.Predmet.TrenutnaVrijednost_1">45231.53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EGEO d.o.o. za graditeljstvo, trgovinu i poslovne usluge</item>
    </izvorni_sadrzaj>
    <derivirana_varijabla naziv="DomainObject.Predmet.ProtuStrankaListFormated_1">
      <item>EGEO d.o.o. za graditeljstvo, trgovinu i poslovne usluge</item>
    </derivirana_varijabla>
  </DomainObject.Predmet.ProtuStrankaListFormated>
  <DomainObject.Predmet.ProtuStrankaListFormatedOIB>
    <izvorni_sadrzaj>
      <item>EGEO d.o.o. za graditeljstvo, trgovinu i poslovne usluge, OIB 35204209292</item>
    </izvorni_sadrzaj>
    <derivirana_varijabla naziv="DomainObject.Predmet.ProtuStrankaListFormatedOIB_1">
      <item>EGEO d.o.o. za graditeljstvo, trgovinu i poslovne usluge, OIB 35204209292</item>
    </derivirana_varijabla>
  </DomainObject.Predmet.ProtuStrankaListFormatedOIB>
  <DomainObject.Predmet.ProtuStrankaListFormatedWithAdress>
    <izvorni_sadrzaj>
      <item>EGEO d.o.o. za graditeljstvo, trgovinu i poslovne usluge, Milke Trnine/39, 23000 Zadar</item>
    </izvorni_sadrzaj>
    <derivirana_varijabla naziv="DomainObject.Predmet.ProtuStrankaListFormatedWithAdress_1">
      <item>EGEO d.o.o. za graditeljstvo, trgovinu i poslovne usluge, Milke Trnine/39, 23000 Zadar</item>
    </derivirana_varijabla>
  </DomainObject.Predmet.ProtuStrankaListFormatedWithAdress>
  <DomainObject.Predmet.ProtuStrankaListFormatedWithAdressOIB>
    <izvorni_sadrzaj>
      <item>EGEO d.o.o. za graditeljstvo, trgovinu i poslovne usluge, OIB 35204209292, Milke Trnine/39, 23000 Zadar</item>
    </izvorni_sadrzaj>
    <derivirana_varijabla naziv="DomainObject.Predmet.ProtuStrankaListFormatedWithAdressOIB_1">
      <item>EGEO d.o.o. za graditeljstvo, trgovinu i poslovne usluge, OIB 35204209292, Milke Trnine/39, 23000 Zadar</item>
    </derivirana_varijabla>
  </DomainObject.Predmet.ProtuStrankaListFormatedWithAdressOIB>
  <DomainObject.Predmet.ProtuStrankaListNazivFormated>
    <izvorni_sadrzaj>
      <item>EGEO d.o.o. za graditeljstvo, trgovinu i poslovne usluge</item>
    </izvorni_sadrzaj>
    <derivirana_varijabla naziv="DomainObject.Predmet.ProtuStrankaListNazivFormated_1">
      <item>EGEO d.o.o. za graditeljstvo, trgovinu i poslovne usluge</item>
    </derivirana_varijabla>
  </DomainObject.Predmet.ProtuStrankaListNazivFormated>
  <DomainObject.Predmet.ProtuStrankaListNazivFormatedOIB>
    <izvorni_sadrzaj>
      <item>EGEO d.o.o. za graditeljstvo, trgovinu i poslovne usluge, OIB 35204209292</item>
    </izvorni_sadrzaj>
    <derivirana_varijabla naziv="DomainObject.Predmet.ProtuStrankaListNazivFormatedOIB_1">
      <item>EGEO d.o.o. za graditeljstvo, trgovinu i poslovne usluge, OIB 35204209292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EGEO d.o.o. za graditeljstvo, trgovinu i poslovne usluge</izvorni_sadrzaj>
    <derivirana_varijabla naziv="DomainObject.Predmet.ProtustrankaIDrugi_1">EGEO d.o.o. za graditeljstvo,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EGEO d.o.o. za graditeljstvo, trgovinu i poslovne usluge, OIB 35204209292, Milke Trnine/39, 23000 Zadar</izvorni_sadrzaj>
    <derivirana_varijabla naziv="DomainObject.Predmet.ProtustrankaIDrugiAdressOIB_1">EGEO d.o.o. za graditeljstvo, trgovinu i poslovne usluge, OIB 35204209292, Milke Trnine/39,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EGEO d.o.o. za graditeljstvo, trgovinu i poslovne usluge</item>
    </izvorni_sadrzaj>
    <derivirana_varijabla naziv="DomainObject.Predmet.SudioniciListNaziv_1">
      <item>FINA</item>
      <item>EGEO d.o.o. za graditeljstvo, trgovinu i poslovne usluge</item>
    </derivirana_varijabla>
  </DomainObject.Predmet.SudioniciListNaziv>
  <DomainObject.Predmet.SudioniciListAdressOIB>
    <izvorni_sadrzaj>
      <item>FINA, OIB 85821130368</item>
      <item>EGEO d.o.o. za graditeljstvo, trgovinu i poslovne usluge, OIB 35204209292, Milke Trnine/39,23000 Zadar</item>
    </izvorni_sadrzaj>
    <derivirana_varijabla naziv="DomainObject.Predmet.SudioniciListAdressOIB_1">
      <item>FINA, OIB 85821130368</item>
      <item>EGEO d.o.o. za graditeljstvo, trgovinu i poslovne usluge, OIB 35204209292, Milke Trnine/39,23000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35204209292</item>
    </izvorni_sadrzaj>
    <derivirana_varijabla naziv="DomainObject.Predmet.SudioniciListNazivOIB_1">
      <item>, OIB 85821130368</item>
      <item>, OIB 35204209292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878</properties:Words>
  <properties:Characters>4756</properties:Characters>
  <properties:Lines>122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2016-03-15T14:05:00Z</dcterms:created>
  <dc:creator>Administrator</dc:creator>
  <cp:lastModifiedBy>Josipa Dorkin</cp:lastModifiedBy>
  <cp:lastPrinted>2016-03-07T10:14:00Z</cp:lastPrinted>
  <dcterms:modified xmlns:xsi="http://www.w3.org/2001/XMLSchema-instance" xsi:type="dcterms:W3CDTF">2016-03-23T07:05:00Z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