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986f" w14:paraId="764986f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0602E8">
        <w:t>873</w:t>
      </w:r>
      <w:r>
        <w:t>/1</w:t>
      </w:r>
      <w:r w:rsidR="005434C6">
        <w:t>8</w:t>
      </w:r>
      <w:r>
        <w:t>-</w:t>
      </w:r>
      <w:r w:rsidR="00B03972">
        <w:t>1</w:t>
      </w:r>
      <w:r w:rsidR="000602E8">
        <w:t>4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B03972" w:rsidR="00571836">
      <w:pPr>
        <w:jc w:val="both"/>
      </w:pPr>
      <w:r>
        <w:tab/>
      </w:r>
      <w:r w:rsidR="000602E8" w:rsidRPr="00AB4E97">
        <w:t xml:space="preserve">Trgovački sud u Osijeku, po sucu mr. sc. Tihomiru Kovačeviću, kao stečajnom sucu, povodom prijedloga RH, MF, PU, Područni ured Osijek zastupana po ŽDO u Osijeku, OIB 18683136487 za otvaranje stečajnog postupka nad dužnikom PAPAC jednostavno društvo s ograničenom odgovornošću za ugostiteljstvo i usluge, Belišće, Kralja Tomislava 61, MBS 030151367, OIB 28354268331, dana </w:t>
      </w:r>
      <w:r w:rsidR="000602E8">
        <w:t>9</w:t>
      </w:r>
      <w:r w:rsidR="000602E8" w:rsidRPr="00AB4E97">
        <w:t xml:space="preserve">. </w:t>
      </w:r>
      <w:r w:rsidR="000602E8">
        <w:t>listopada</w:t>
      </w:r>
      <w:r w:rsidR="000602E8" w:rsidRPr="00AB4E97">
        <w:t xml:space="preserve"> 2018.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 xml:space="preserve">privremenoj stečajnoj upraviteljici </w:t>
      </w:r>
      <w:r w:rsidR="000602E8" w:rsidRPr="0016174D">
        <w:t>Alma Opačak, Slavonski Brod, Augusta Cesarca 12, OIB 36068029114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714379">
        <w:t>4</w:t>
      </w:r>
      <w:r w:rsidR="00B03972">
        <w:t>8</w:t>
      </w:r>
      <w:r w:rsidR="00714379">
        <w:t>0</w:t>
      </w:r>
      <w:r w:rsidR="00384195">
        <w:t>,</w:t>
      </w:r>
      <w:r w:rsidR="00714379">
        <w:t>00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C068BF">
        <w:t>s predmeta broj St-</w:t>
      </w:r>
      <w:r w:rsidR="00714379">
        <w:t>873</w:t>
      </w:r>
      <w:r w:rsidR="00C068BF">
        <w:t>/18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5803B2">
        <w:t>e</w:t>
      </w:r>
      <w:r w:rsidR="00C90A91">
        <w:t xml:space="preserve"> </w:t>
      </w:r>
      <w:r>
        <w:t>stečajn</w:t>
      </w:r>
      <w:r w:rsidR="005803B2">
        <w:t>e</w:t>
      </w:r>
      <w:r>
        <w:t xml:space="preserve"> upravitelj</w:t>
      </w:r>
      <w:r w:rsidR="005803B2">
        <w:t>ice</w:t>
      </w:r>
      <w:r>
        <w:t xml:space="preserve"> broj </w:t>
      </w:r>
      <w:r w:rsidR="00714379" w:rsidRPr="001B2671">
        <w:t>HR</w:t>
      </w:r>
      <w:r w:rsidR="00714379">
        <w:t>44</w:t>
      </w:r>
      <w:r w:rsidR="00714379" w:rsidRPr="001B2671">
        <w:t xml:space="preserve"> </w:t>
      </w:r>
      <w:r w:rsidR="00714379">
        <w:t>23400093111018648</w:t>
      </w:r>
      <w:r w:rsidR="00714379" w:rsidRPr="001B2671">
        <w:t xml:space="preserve"> kod </w:t>
      </w:r>
      <w:r w:rsidR="00714379">
        <w:t>PRIVREDNE</w:t>
      </w:r>
      <w:r w:rsidR="00714379" w:rsidRPr="001B2671">
        <w:t xml:space="preserve"> BANKE </w:t>
      </w:r>
      <w:r w:rsidR="00714379">
        <w:t>ZAGREB</w:t>
      </w:r>
      <w:r w:rsidR="00714379" w:rsidRPr="001B2671">
        <w:t xml:space="preserve"> </w:t>
      </w:r>
      <w:r w:rsidR="00714379">
        <w:t>Poslovnica Slavonski Brod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714379">
        <w:rPr>
          <w:bCs/>
        </w:rPr>
        <w:t>PAPAC</w:t>
      </w:r>
      <w:r w:rsidR="004119A8">
        <w:rPr>
          <w:bCs/>
        </w:rPr>
        <w:t xml:space="preserve"> </w:t>
      </w:r>
      <w:r w:rsidR="00714379">
        <w:rPr>
          <w:bCs/>
        </w:rPr>
        <w:t>j.</w:t>
      </w:r>
      <w:r w:rsidR="00685478" w:rsidRPr="00685478">
        <w:rPr>
          <w:bCs/>
        </w:rPr>
        <w:t xml:space="preserve">d.o.o., </w:t>
      </w:r>
      <w:r w:rsidR="00714379" w:rsidRPr="00714379">
        <w:t>Belišće, Kralja Tomislava 61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C825A1">
        <w:t>ov</w:t>
      </w:r>
      <w:r w:rsidR="004119A8">
        <w:t>om</w:t>
      </w:r>
      <w:r>
        <w:t xml:space="preserve"> sudu </w:t>
      </w:r>
      <w:r w:rsidR="00C825A1">
        <w:t>18</w:t>
      </w:r>
      <w:r>
        <w:t>.</w:t>
      </w:r>
      <w:r w:rsidR="00C825A1">
        <w:t>04</w:t>
      </w:r>
      <w:r>
        <w:t>.201</w:t>
      </w:r>
      <w:r w:rsidR="00C825A1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B1A75">
        <w:t>30</w:t>
      </w:r>
      <w:r>
        <w:t>.</w:t>
      </w:r>
      <w:r w:rsidR="00191F88">
        <w:t>0</w:t>
      </w:r>
      <w:r w:rsidR="00175575">
        <w:t>5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477FE7">
        <w:t>u</w:t>
      </w:r>
      <w:r w:rsidR="00191F88">
        <w:t xml:space="preserve"> </w:t>
      </w:r>
      <w:r w:rsidR="002E7859">
        <w:t>stečajn</w:t>
      </w:r>
      <w:r w:rsidR="00477FE7">
        <w:t>u</w:t>
      </w:r>
      <w:r w:rsidR="002E7859">
        <w:t xml:space="preserve"> upravitelj</w:t>
      </w:r>
      <w:r w:rsidR="00477FE7">
        <w:t>icu</w:t>
      </w:r>
      <w:r w:rsidR="002E7859">
        <w:t xml:space="preserve"> je imenovan</w:t>
      </w:r>
      <w:r w:rsidR="00477FE7">
        <w:t>a</w:t>
      </w:r>
      <w:r w:rsidR="00191F88">
        <w:t xml:space="preserve"> </w:t>
      </w:r>
      <w:r w:rsidR="001B1A75">
        <w:t>Alma Opačak iz Slavonskog Broda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477FE7">
        <w:t>a</w:t>
      </w:r>
      <w:r>
        <w:t xml:space="preserve"> s</w:t>
      </w:r>
      <w:r w:rsidR="00935080">
        <w:t>tečajn</w:t>
      </w:r>
      <w:r w:rsidR="00477FE7">
        <w:t>a</w:t>
      </w:r>
      <w:r w:rsidR="00935080">
        <w:t xml:space="preserve"> upravitelj</w:t>
      </w:r>
      <w:r w:rsidR="00477FE7">
        <w:t>ica</w:t>
      </w:r>
      <w:r w:rsidR="00935080">
        <w:t xml:space="preserve"> je dana </w:t>
      </w:r>
      <w:r w:rsidR="001B1A75">
        <w:t>3</w:t>
      </w:r>
      <w:r w:rsidR="00441766">
        <w:t>.</w:t>
      </w:r>
      <w:r w:rsidR="001B1A75">
        <w:t>1</w:t>
      </w:r>
      <w:r w:rsidR="00477FE7">
        <w:t>0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175575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5F4E9B">
        <w:t>i to putnih troškova, upotreba privatnog vozila u službene svrhe na relaciji Slavonski Brod istok – Osijek – Slavonski Brod istog i trošak cestarine</w:t>
      </w:r>
      <w:r w:rsidR="0042556F">
        <w:t>.</w:t>
      </w:r>
    </w:p>
    <w:p w:rsidRDefault="005F4E9B" w:rsidP="00935080" w:rsidR="005F4E9B">
      <w:pPr>
        <w:jc w:val="both"/>
      </w:pPr>
    </w:p>
    <w:p w:rsidRDefault="005F4E9B" w:rsidP="00935080" w:rsidR="005F4E9B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C100A7">
        <w:t>e</w:t>
      </w:r>
      <w:r>
        <w:t xml:space="preserve"> upravitelj</w:t>
      </w:r>
      <w:r w:rsidR="00C100A7">
        <w:t>ice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347504" w:rsidRPr="00347504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9. listopada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7112AC">
        <w:t>a</w:t>
      </w:r>
      <w:r>
        <w:t xml:space="preserve"> stečajn</w:t>
      </w:r>
      <w:r w:rsidR="007112AC">
        <w:t>a</w:t>
      </w:r>
      <w:r>
        <w:t xml:space="preserve"> upravitelj</w:t>
      </w:r>
      <w:r w:rsidR="007112AC">
        <w:t>ica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65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0602E8" w:rsidRPr="000602E8">
      <w:t>873/18-14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02E8"/>
    <w:rsid w:val="00085FE2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75575"/>
    <w:rsid w:val="0018437A"/>
    <w:rsid w:val="00186F62"/>
    <w:rsid w:val="00191F88"/>
    <w:rsid w:val="001A2B69"/>
    <w:rsid w:val="001B1A75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6DE8"/>
    <w:rsid w:val="003210D9"/>
    <w:rsid w:val="003332B9"/>
    <w:rsid w:val="00347504"/>
    <w:rsid w:val="00361758"/>
    <w:rsid w:val="00384195"/>
    <w:rsid w:val="003B010F"/>
    <w:rsid w:val="003C1E2F"/>
    <w:rsid w:val="003D3368"/>
    <w:rsid w:val="003D5822"/>
    <w:rsid w:val="003E6318"/>
    <w:rsid w:val="0040049C"/>
    <w:rsid w:val="004119A8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71836"/>
    <w:rsid w:val="005803B2"/>
    <w:rsid w:val="005A1517"/>
    <w:rsid w:val="005C72BB"/>
    <w:rsid w:val="005C7B02"/>
    <w:rsid w:val="005D128E"/>
    <w:rsid w:val="005D2747"/>
    <w:rsid w:val="005E0DA8"/>
    <w:rsid w:val="005F0872"/>
    <w:rsid w:val="005F4DFA"/>
    <w:rsid w:val="005F4E9B"/>
    <w:rsid w:val="006116A1"/>
    <w:rsid w:val="00685478"/>
    <w:rsid w:val="00690065"/>
    <w:rsid w:val="006C3099"/>
    <w:rsid w:val="006E41C6"/>
    <w:rsid w:val="007112AC"/>
    <w:rsid w:val="00714379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03972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068BF"/>
    <w:rsid w:val="00C100A7"/>
    <w:rsid w:val="00C6476A"/>
    <w:rsid w:val="00C75916"/>
    <w:rsid w:val="00C825A1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66513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5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5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5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5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5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5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5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5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PAPAC jednostavno društvo s ograničenom odgovornošću za ugostiteljstvo i usluge</izvorni_sadrzaj>
    <derivirana_varijabla naziv="DomainObject.Predmet.ProtustrankaFormated_1">  PAPAC jednostavno društvo s ograničenom odgovornošću za ugostiteljstvo i usluge</derivirana_varijabla>
  </DomainObject.Predmet.ProtustrankaFormated>
  <DomainObject.Predmet.ProtustrankaFormatedOIB>
    <izvorni_sadrzaj>  PAPAC jednostavno društvo s ograničenom odgovornošću za ugostiteljstvo i usluge, OIB 28354268331</izvorni_sadrzaj>
    <derivirana_varijabla naziv="DomainObject.Predmet.ProtustrankaFormatedOIB_1">  PAPAC jednostavno društvo s ograničenom odgovornošću za ugostiteljstvo i usluge, OIB 28354268331</derivirana_varijabla>
  </DomainObject.Predmet.ProtustrankaFormatedOIB>
  <DomainObject.Predmet.ProtustrankaFormatedWithAdress>
    <izvorni_sadrzaj> PAPAC jednostavno društvo s ograničenom odgovornošću za ugostiteljstvo i usluge, Kralja Tomislava 61, 31551 Belišće</izvorni_sadrzaj>
    <derivirana_varijabla naziv="DomainObject.Predmet.ProtustrankaFormatedWithAdress_1"> PAPAC jednostavno društvo s ograničenom odgovornošću za ugostiteljstvo i usluge, Kralja Tomislava 61, 31551 Belišće</derivirana_varijabla>
  </DomainObject.Predmet.ProtustrankaFormatedWithAdress>
  <DomainObject.Predmet.ProtustrankaFormatedWithAdressOIB>
    <izvorni_sadrzaj> PAPAC jednostavno društvo s ograničenom odgovornošću za ugostiteljstvo i usluge, OIB 28354268331, Kralja Tomislava 61, 31551 Belišće</izvorni_sadrzaj>
    <derivirana_varijabla naziv="DomainObject.Predmet.ProtustrankaFormatedWithAdressOIB_1"> PAPAC jednostavno društvo s ograničenom odgovornošću za ugostiteljstvo i usluge, OIB 28354268331, Kralja Tomislava 61, 31551 Belišće</derivirana_varijabla>
  </DomainObject.Predmet.ProtustrankaFormatedWithAdressOIB>
  <DomainObject.Predmet.ProtustrankaWithAdress>
    <izvorni_sadrzaj>PAPAC jednostavno društvo s ograničenom odgovornošću za ugostiteljstvo i usluge Kralja Tomislava 61, 31551 Belišće</izvorni_sadrzaj>
    <derivirana_varijabla naziv="DomainObject.Predmet.ProtustrankaWithAdress_1">PAPAC jednostavno društvo s ograničenom odgovornošću za ugostiteljstvo i usluge Kralja Tomislava 61, 31551 Belišće</derivirana_varijabla>
  </DomainObject.Predmet.ProtustrankaWithAdress>
  <DomainObject.Predmet.ProtustrankaWithAdressOIB>
    <izvorni_sadrzaj>PAPAC jednostavno društvo s ograničenom odgovornošću za ugostiteljstvo i usluge, OIB 28354268331, Kralja Tomislava 61, 31551 Belišće</izvorni_sadrzaj>
    <derivirana_varijabla naziv="DomainObject.Predmet.ProtustrankaWithAdressOIB_1">PAPAC jednostavno društvo s ograničenom odgovornošću za ugostiteljstvo i usluge, OIB 28354268331, Kralja Tomislava 61, 31551 Belišće</derivirana_varijabla>
  </DomainObject.Predmet.ProtustrankaWithAdressOIB>
  <DomainObject.Predmet.ProtustrankaNazivFormated>
    <izvorni_sadrzaj>PAPAC jednostavno društvo s ograničenom odgovornošću za ugostiteljstvo i usluge</izvorni_sadrzaj>
    <derivirana_varijabla naziv="DomainObject.Predmet.ProtustrankaNazivFormated_1">PAPAC jednostavno društvo s ograničenom odgovornošću za ugostiteljstvo i usluge</derivirana_varijabla>
  </DomainObject.Predmet.ProtustrankaNazivFormated>
  <DomainObject.Predmet.ProtustrankaNazivFormatedOIB>
    <izvorni_sadrzaj>PAPAC jednostavno društvo s ograničenom odgovornošću za ugostiteljstvo i usluge, OIB 28354268331</izvorni_sadrzaj>
    <derivirana_varijabla naziv="DomainObject.Predmet.ProtustrankaNazivFormatedOIB_1">PAPAC jednostavno društvo s ograničenom odgovornošću za ugostiteljstvo i usluge, OIB 28354268331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PAPAC jednostavno društvo s ograničenom odgovornošću za ugostiteljstvo i usluge</item>
    </izvorni_sadrzaj>
    <derivirana_varijabla naziv="DomainObject.Predmet.ProtuStrankaListFormated_1">
      <item>PAPAC jednostavno društvo s ograničenom odgovornošću za ugostiteljstvo i usluge</item>
    </derivirana_varijabla>
  </DomainObject.Predmet.ProtuStrankaListFormated>
  <DomainObject.Predmet.ProtuStrankaListFormatedOIB>
    <izvorni_sadrzaj>
      <item>PAPAC jednostavno društvo s ograničenom odgovornošću za ugostiteljstvo i usluge, OIB 28354268331</item>
    </izvorni_sadrzaj>
    <derivirana_varijabla naziv="DomainObject.Predmet.ProtuStrankaListFormatedOIB_1">
      <item>PAPAC jednostavno društvo s ograničenom odgovornošću za ugostiteljstvo i usluge, OIB 28354268331</item>
    </derivirana_varijabla>
  </DomainObject.Predmet.ProtuStrankaListFormatedOIB>
  <DomainObject.Predmet.ProtuStrankaListFormatedWithAdress>
    <izvorni_sadrzaj>
      <item>PAPAC jednostavno društvo s ograničenom odgovornošću za ugostiteljstvo i usluge, Kralja Tomislava 61, 31551 Belišće</item>
    </izvorni_sadrzaj>
    <derivirana_varijabla naziv="DomainObject.Predmet.ProtuStrankaListFormatedWithAdress_1">
      <item>PAPAC jednostavno društvo s ograničenom odgovornošću za ugostiteljstvo i usluge, Kralja Tomislava 61, 31551 Belišće</item>
    </derivirana_varijabla>
  </DomainObject.Predmet.ProtuStrankaListFormatedWithAdress>
  <DomainObject.Predmet.ProtuStrankaListFormatedWithAdressOIB>
    <izvorni_sadrzaj>
      <item>PAPAC jednostavno društvo s ograničenom odgovornošću za ugostiteljstvo i usluge, OIB 28354268331, Kralja Tomislava 61, 31551 Belišće</item>
    </izvorni_sadrzaj>
    <derivirana_varijabla naziv="DomainObject.Predmet.ProtuStrankaListFormatedWithAdressOIB_1">
      <item>PAPAC jednostavno društvo s ograničenom odgovornošću za ugostiteljstvo i usluge, OIB 28354268331, Kralja Tomislava 61, 31551 Belišće</item>
    </derivirana_varijabla>
  </DomainObject.Predmet.ProtuStrankaListFormatedWithAdressOIB>
  <DomainObject.Predmet.ProtuStrankaListNazivFormated>
    <izvorni_sadrzaj>
      <item>PAPAC jednostavno društvo s ograničenom odgovornošću za ugostiteljstvo i usluge</item>
    </izvorni_sadrzaj>
    <derivirana_varijabla naziv="DomainObject.Predmet.ProtuStrankaListNazivFormated_1">
      <item>PAPAC jednostavno društvo s ograničenom odgovornošću za ugostiteljstvo i usluge</item>
    </derivirana_varijabla>
  </DomainObject.Predmet.ProtuStrankaListNazivFormated>
  <DomainObject.Predmet.ProtuStrankaListNazivFormatedOIB>
    <izvorni_sadrzaj>
      <item>PAPAC jednostavno društvo s ograničenom odgovornošću za ugostiteljstvo i usluge, OIB 28354268331</item>
    </izvorni_sadrzaj>
    <derivirana_varijabla naziv="DomainObject.Predmet.ProtuStrankaListNazivFormatedOIB_1">
      <item>PAPAC jednostavno društvo s ograničenom odgovornošću za ugostiteljstvo i usluge, OIB 28354268331</item>
    </derivirana_varijabla>
  </DomainObject.Predmet.ProtuStrankaListNazivFormatedOIB>
  <DomainObject.Predmet.OstaliListFormated>
    <izvorni_sadrzaj>
      <item>Ines Papac</item>
    </izvorni_sadrzaj>
    <derivirana_varijabla naziv="DomainObject.Predmet.OstaliListFormated_1">
      <item>Ines Papac</item>
    </derivirana_varijabla>
  </DomainObject.Predmet.OstaliListFormated>
  <DomainObject.Predmet.OstaliListFormatedOIB>
    <izvorni_sadrzaj>
      <item>Ines Papac, OIB 50301341472</item>
    </izvorni_sadrzaj>
    <derivirana_varijabla naziv="DomainObject.Predmet.OstaliListFormatedOIB_1">
      <item>Ines Papac, OIB 50301341472</item>
    </derivirana_varijabla>
  </DomainObject.Predmet.OstaliListFormatedOIB>
  <DomainObject.Predmet.OstaliListFormatedWithAdress>
    <izvorni_sadrzaj>
      <item>Ines Papac, Kralja Tomislava 61, 31551 Belišće</item>
    </izvorni_sadrzaj>
    <derivirana_varijabla naziv="DomainObject.Predmet.OstaliListFormatedWithAdress_1">
      <item>Ines Papac, Kralja Tomislava 61, 31551 Belišće</item>
    </derivirana_varijabla>
  </DomainObject.Predmet.OstaliListFormatedWithAdress>
  <DomainObject.Predmet.OstaliListFormatedWithAdressOIB>
    <izvorni_sadrzaj>
      <item>Ines Papac, OIB 50301341472, Kralja Tomislava 61, 31551 Belišće</item>
    </izvorni_sadrzaj>
    <derivirana_varijabla naziv="DomainObject.Predmet.OstaliListFormatedWithAdressOIB_1">
      <item>Ines Papac, OIB 50301341472, Kralja Tomislava 61, 31551 Belišće</item>
    </derivirana_varijabla>
  </DomainObject.Predmet.OstaliListFormatedWithAdressOIB>
  <DomainObject.Predmet.OstaliListNazivFormated>
    <izvorni_sadrzaj>
      <item>Ines Papac</item>
    </izvorni_sadrzaj>
    <derivirana_varijabla naziv="DomainObject.Predmet.OstaliListNazivFormated_1">
      <item>Ines Papac</item>
    </derivirana_varijabla>
  </DomainObject.Predmet.OstaliListNazivFormated>
  <DomainObject.Predmet.OstaliListNazivFormatedOIB>
    <izvorni_sadrzaj>
      <item>Ines Papac, OIB 50301341472</item>
    </izvorni_sadrzaj>
    <derivirana_varijabla naziv="DomainObject.Predmet.OstaliListNazivFormatedOIB_1">
      <item>Ines Papac, OIB 50301341472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PAPAC jednostavno društvo s ograničenom odgovornošću za ugostiteljstvo i usluge</izvorni_sadrzaj>
    <derivirana_varijabla naziv="DomainObject.Predmet.ProtustrankaIDrugi_1">PAPAC jednostavno društvo s ograničenom odgovornošću za ugostiteljstvo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PAPAC jednostavno društvo s ograničenom odgovornošću za ugostiteljstvo i usluge, OIB 28354268331, Kralja Tomislava 61, 31551 Belišće</izvorni_sadrzaj>
    <derivirana_varijabla naziv="DomainObject.Predmet.ProtustrankaIDrugiAdressOIB_1">PAPAC jednostavno društvo s ograničenom odgovornošću za ugostiteljstvo i usluge, OIB 28354268331, Kralja Tomislava 61,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PAPAC jednostavno društvo s ograničenom odgovornošću za ugostiteljstvo i usluge</item>
      <item>RH MF PU PODRUČNI URED OSIJEK</item>
      <item>Ines Papac</item>
    </izvorni_sadrzaj>
    <derivirana_varijabla naziv="DomainObject.Predmet.SudioniciListNaziv_1">
      <item>PAPAC jednostavno društvo s ograničenom odgovornošću za ugostiteljstvo i usluge</item>
      <item>RH MF PU PODRUČNI URED OSIJEK</item>
      <item>Ines Papac</item>
    </derivirana_varijabla>
  </DomainObject.Predmet.SudioniciListNaziv>
  <DomainObject.Predmet.SudioniciListAdressOIB>
    <izvorni_sadrzaj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izvorni_sadrzaj>
    <derivirana_varijabla naziv="DomainObject.Predmet.SudioniciListAdressOIB_1"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28354268331</item>
      <item>, OIB 18683136487</item>
      <item>, OIB 50301341472</item>
    </izvorni_sadrzaj>
    <derivirana_varijabla naziv="DomainObject.Predmet.SudioniciListNazivOIB_1">
      <item>, OIB 28354268331</item>
      <item>, OIB 18683136487</item>
      <item>, OIB 50301341472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St-873/2018-12</izvorni_sadrzaj>
    <derivirana_varijabla naziv="DomainObject.PredzadnjaOdlukaIzPredmeta.Oznaka_1">St-873/2018-12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310</properties:Words>
  <properties:Characters>1781</properties:Characters>
  <properties:Lines>62</properties:Lines>
  <properties:Paragraphs>22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2018-10-09T09:05:00Z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