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5503" w14:paraId="e26550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291D84">
        <w:t>1386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1D8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Podružnica Osijek, L.Jagera 3, za pokretanje skraćenog stečajnog postupka  nad dužnikom </w:t>
      </w:r>
      <w:r w:rsidR="00291D84" w:rsidRPr="00291D84">
        <w:t>ŠPORTSKO UDIČARSKO DRUŠTVO "ŠARAN" NAŠICE</w:t>
      </w:r>
      <w:r w:rsidR="00291D84">
        <w:t xml:space="preserve"> Sokolska 51, Našice, OIB: 61660924317, Registarski broj: 14000528</w:t>
      </w:r>
      <w:r>
        <w:t>, temeljem članka 430. Stečajnog zakona</w:t>
      </w:r>
      <w:r w:rsidR="00291D84">
        <w:t xml:space="preserve"> </w:t>
      </w:r>
      <w:r>
        <w:t xml:space="preserve">( „Narodne novine“ 71/15), dana </w:t>
      </w:r>
      <w:r w:rsidR="00291D84">
        <w:t>05</w:t>
      </w:r>
      <w:r>
        <w:t xml:space="preserve">. </w:t>
      </w:r>
      <w:r w:rsidR="00291D84">
        <w:t>rujna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91D84" w:rsidRPr="00291D84">
        <w:t>ŠPORTSKO UDIČARSKO DRUŠTVO "ŠARAN" NAŠICE</w:t>
      </w:r>
      <w:r w:rsidR="00291D84">
        <w:t xml:space="preserve"> Sokolska 51, Našice, OIB: 61660924317, Registarski broj: 14000528</w:t>
      </w:r>
      <w:r w:rsidR="00D43EFC">
        <w:t xml:space="preserve">, </w:t>
      </w:r>
      <w:r>
        <w:t xml:space="preserve">iznosi </w:t>
      </w:r>
      <w:r w:rsidR="00291D84">
        <w:t>32.948,65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291D84">
        <w:t>– predsjednik Dalibor Stanić, OIB: 38859805450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291D84">
        <w:t>1386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91D84">
        <w:t>05.</w:t>
      </w:r>
      <w:r>
        <w:t xml:space="preserve"> </w:t>
      </w:r>
      <w:r w:rsidR="00291D84">
        <w:t>rujna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91D84">
        <w:t>25/10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D9E" w:rsidR="00541D9E">
      <w:r>
        <w:separator/>
      </w:r>
    </w:p>
  </w:endnote>
  <w:endnote w:id="0" w:type="continuationSeparator">
    <w:p w:rsidRDefault="00541D9E" w:rsidR="00541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D9E" w:rsidR="00541D9E">
      <w:r>
        <w:separator/>
      </w:r>
    </w:p>
  </w:footnote>
  <w:footnote w:id="0" w:type="continuationSeparator">
    <w:p w:rsidRDefault="00541D9E" w:rsidR="00541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A542C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91D84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D9E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8D207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D20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2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0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D20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2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0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1386</izvorni_sadrzaj>
    <derivirana_varijabla naziv="DomainObject.Predmet.Broj_1">1386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St-1386/2017</izvorni_sadrzaj>
    <derivirana_varijabla naziv="DomainObject.Predmet.OznakaBroj_1">St-1386/2017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UDIČARSKO DRUŠTVO "ŠARAN" NAŠICE</izvorni_sadrzaj>
    <derivirana_varijabla naziv="DomainObject.Predmet.ProtustrankaFormated_1">  ŠPORTSKO UDIČARSKO DRUŠTVO "ŠARAN" NAŠICE</derivirana_varijabla>
  </DomainObject.Predmet.ProtustrankaFormated>
  <DomainObject.Predmet.ProtustrankaFormatedOIB>
    <izvorni_sadrzaj>  ŠPORTSKO UDIČARSKO DRUŠTVO "ŠARAN" NAŠICE, OIB 61660924317</izvorni_sadrzaj>
    <derivirana_varijabla naziv="DomainObject.Predmet.ProtustrankaFormatedOIB_1">  ŠPORTSKO UDIČARSKO DRUŠTVO "ŠARAN" NAŠICE, OIB 61660924317</derivirana_varijabla>
  </DomainObject.Predmet.ProtustrankaFormatedOIB>
  <DomainObject.Predmet.ProtustrankaFormatedWithAdress>
    <izvorni_sadrzaj> ŠPORTSKO UDIČARSKO DRUŠTVO "ŠARAN" NAŠICE, Sokolska 51, 31500 Našice</izvorni_sadrzaj>
    <derivirana_varijabla naziv="DomainObject.Predmet.ProtustrankaFormatedWithAdress_1"> ŠPORTSKO UDIČARSKO DRUŠTVO "ŠARAN" NAŠICE, Sokolska 51, 31500 Našice</derivirana_varijabla>
  </DomainObject.Predmet.ProtustrankaFormatedWithAdress>
  <DomainObject.Predmet.ProtustrankaFormatedWithAdressOIB>
    <izvorni_sadrzaj> ŠPORTSKO UDIČARSKO DRUŠTVO "ŠARAN" NAŠICE, OIB 61660924317, Sokolska 51, 31500 Našice</izvorni_sadrzaj>
    <derivirana_varijabla naziv="DomainObject.Predmet.ProtustrankaFormatedWithAdressOIB_1"> ŠPORTSKO UDIČARSKO DRUŠTVO "ŠARAN" NAŠICE, OIB 61660924317, Sokolska 51, 31500 Našice</derivirana_varijabla>
  </DomainObject.Predmet.ProtustrankaFormatedWithAdressOIB>
  <DomainObject.Predmet.ProtustrankaWithAdress>
    <izvorni_sadrzaj>ŠPORTSKO UDIČARSKO DRUŠTVO "ŠARAN" NAŠICE Sokolska 51, 31500 Našice</izvorni_sadrzaj>
    <derivirana_varijabla naziv="DomainObject.Predmet.ProtustrankaWithAdress_1">ŠPORTSKO UDIČARSKO DRUŠTVO "ŠARAN" NAŠICE Sokolska 51, 31500 Našice</derivirana_varijabla>
  </DomainObject.Predmet.ProtustrankaWithAdress>
  <DomainObject.Predmet.ProtustrankaWithAdressOIB>
    <izvorni_sadrzaj>ŠPORTSKO UDIČARSKO DRUŠTVO "ŠARAN" NAŠICE, OIB 61660924317, Sokolska 51, 31500 Našice</izvorni_sadrzaj>
    <derivirana_varijabla naziv="DomainObject.Predmet.ProtustrankaWithAdressOIB_1">ŠPORTSKO UDIČARSKO DRUŠTVO "ŠARAN" NAŠICE, OIB 61660924317, Sokolska 51, 31500 Našice</derivirana_varijabla>
  </DomainObject.Predmet.ProtustrankaWithAdressOIB>
  <DomainObject.Predmet.ProtustrankaNazivFormated>
    <izvorni_sadrzaj>ŠPORTSKO UDIČARSKO DRUŠTVO "ŠARAN" NAŠICE</izvorni_sadrzaj>
    <derivirana_varijabla naziv="DomainObject.Predmet.ProtustrankaNazivFormated_1">ŠPORTSKO UDIČARSKO DRUŠTVO "ŠARAN" NAŠICE</derivirana_varijabla>
  </DomainObject.Predmet.ProtustrankaNazivFormated>
  <DomainObject.Predmet.ProtustrankaNazivFormatedOIB>
    <izvorni_sadrzaj>ŠPORTSKO UDIČARSKO DRUŠTVO "ŠARAN" NAŠICE, OIB 61660924317</izvorni_sadrzaj>
    <derivirana_varijabla naziv="DomainObject.Predmet.ProtustrankaNazivFormatedOIB_1">ŠPORTSKO UDIČARSKO DRUŠTVO "ŠARAN" NAŠICE, OIB 61660924317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ŠPORTSKO UDIČARSKO DRUŠTVO "ŠARAN" NAŠICE</item>
    </izvorni_sadrzaj>
    <derivirana_varijabla naziv="DomainObject.Predmet.ProtuStrankaListFormated_1">
      <item>ŠPORTSKO UDIČARSKO DRUŠTVO "ŠARAN" NAŠICE</item>
    </derivirana_varijabla>
  </DomainObject.Predmet.ProtuStrankaListFormated>
  <DomainObject.Predmet.ProtuStrankaListFormatedOIB>
    <izvorni_sadrzaj>
      <item>ŠPORTSKO UDIČARSKO DRUŠTVO "ŠARAN" NAŠICE, OIB 61660924317</item>
    </izvorni_sadrzaj>
    <derivirana_varijabla naziv="DomainObject.Predmet.ProtuStrankaListFormatedOIB_1">
      <item>ŠPORTSKO UDIČARSKO DRUŠTVO "ŠARAN" NAŠICE, OIB 61660924317</item>
    </derivirana_varijabla>
  </DomainObject.Predmet.ProtuStrankaListFormatedOIB>
  <DomainObject.Predmet.ProtuStrankaListFormatedWithAdress>
    <izvorni_sadrzaj>
      <item>ŠPORTSKO UDIČARSKO DRUŠTVO "ŠARAN" NAŠICE, Sokolska 51, 31500 Našice</item>
    </izvorni_sadrzaj>
    <derivirana_varijabla naziv="DomainObject.Predmet.ProtuStrankaListFormatedWithAdress_1">
      <item>ŠPORTSKO UDIČARSKO DRUŠTVO "ŠARAN" NAŠICE, Sokolska 51, 31500 Našice</item>
    </derivirana_varijabla>
  </DomainObject.Predmet.ProtuStrankaListFormatedWithAdress>
  <DomainObject.Predmet.ProtuStrankaListFormatedWithAdressOIB>
    <izvorni_sadrzaj>
      <item>ŠPORTSKO UDIČARSKO DRUŠTVO "ŠARAN" NAŠICE, OIB 61660924317, Sokolska 51, 31500 Našice</item>
    </izvorni_sadrzaj>
    <derivirana_varijabla naziv="DomainObject.Predmet.ProtuStrankaListFormatedWithAdressOIB_1">
      <item>ŠPORTSKO UDIČARSKO DRUŠTVO "ŠARAN" NAŠICE, OIB 61660924317, Sokolska 51, 31500 Našice</item>
    </derivirana_varijabla>
  </DomainObject.Predmet.ProtuStrankaListFormatedWithAdressOIB>
  <DomainObject.Predmet.ProtuStrankaListNazivFormated>
    <izvorni_sadrzaj>
      <item>ŠPORTSKO UDIČARSKO DRUŠTVO "ŠARAN" NAŠICE</item>
    </izvorni_sadrzaj>
    <derivirana_varijabla naziv="DomainObject.Predmet.ProtuStrankaListNazivFormated_1">
      <item>ŠPORTSKO UDIČARSKO DRUŠTVO "ŠARAN" NAŠICE</item>
    </derivirana_varijabla>
  </DomainObject.Predmet.ProtuStrankaListNazivFormated>
  <DomainObject.Predmet.ProtuStrankaListNazivFormatedOIB>
    <izvorni_sadrzaj>
      <item>ŠPORTSKO UDIČARSKO DRUŠTVO "ŠARAN" NAŠICE, OIB 61660924317</item>
    </izvorni_sadrzaj>
    <derivirana_varijabla naziv="DomainObject.Predmet.ProtuStrankaListNazivFormatedOIB_1">
      <item>ŠPORTSKO UDIČARSKO DRUŠTVO "ŠARAN" NAŠICE, OIB 61660924317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ŠPORTSKO UDIČARSKO DRUŠTVO "ŠARAN" NAŠICE</izvorni_sadrzaj>
    <derivirana_varijabla naziv="DomainObject.Predmet.ProtustrankaIDrugi_1">ŠPORTSKO UDIČARSKO DRUŠTVO "ŠARAN" NAŠICE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ŠPORTSKO UDIČARSKO DRUŠTVO "ŠARAN" NAŠICE, OIB 61660924317, Sokolska 51, 31500 Našice</izvorni_sadrzaj>
    <derivirana_varijabla naziv="DomainObject.Predmet.ProtustrankaIDrugiAdressOIB_1">ŠPORTSKO UDIČARSKO DRUŠTVO "ŠARAN" NAŠICE, OIB 61660924317, Sokolska 51,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ŠPORTSKO UDIČARSKO DRUŠTVO "ŠARAN" NAŠICE</item>
    </izvorni_sadrzaj>
    <derivirana_varijabla naziv="DomainObject.Predmet.SudioniciListNaziv_1">
      <item>FINA RC OSIJEK</item>
      <item>ŠPORTSKO UDIČARSKO DRUŠTVO "ŠARAN" NAŠICE</item>
    </derivirana_varijabla>
  </DomainObject.Predmet.SudioniciListNaziv>
  <DomainObject.Predmet.SudioniciListAdressOIB>
    <izvorni_sadrzaj>
      <item>FINA RC OSIJEK, OIB 85821130368</item>
      <item>ŠPORTSKO UDIČARSKO DRUŠTVO "ŠARAN" NAŠICE, OIB 61660924317, Sokolska 51,31500 Našice</item>
    </izvorni_sadrzaj>
    <derivirana_varijabla naziv="DomainObject.Predmet.SudioniciListAdressOIB_1">
      <item>FINA RC OSIJEK, OIB 85821130368</item>
      <item>ŠPORTSKO UDIČARSKO DRUŠTVO "ŠARAN" NAŠICE, OIB 61660924317, Sokolska 51,31500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61660924317</item>
    </izvorni_sadrzaj>
    <derivirana_varijabla naziv="DomainObject.Predmet.SudioniciListNazivOIB_1">
      <item>, OIB 85821130368</item>
      <item>, OIB 61660924317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1969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2017-09-05T09:36:00Z</dcterms:created>
  <dc:creator>Korisnik</dc:creator>
  <cp:lastModifiedBy>Snježana Markotić Jurić</cp:lastModifiedBy>
  <cp:lastPrinted>2017-07-18T11:53:00Z</cp:lastPrinted>
  <dcterms:modified xmlns:xsi="http://www.w3.org/2001/XMLSchema-instance" xsi:type="dcterms:W3CDTF">2017-09-05T09:37:00Z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