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26c5" w14:paraId="ba126c5" w:rsidRDefault="002246C4" w:rsidP="002246C4" w:rsidR="002246C4">
      <w:pPr>
        <w15:collapsed w:val="false"/>
      </w:pPr>
      <w:bookmarkStart w:name="_GoBack" w:id="0"/>
      <w:bookmarkEnd w:id="0"/>
      <w:r>
        <w:t>1 St-43/2014.</w:t>
      </w:r>
    </w:p>
    <w:p w:rsidRDefault="002246C4" w:rsidP="002246C4" w:rsidR="002246C4"/>
    <w:p w:rsidRDefault="002246C4" w:rsidP="002246C4" w:rsidR="002246C4">
      <w:r>
        <w:t>TRGOVAČKI SUD U BJELOVARU</w:t>
      </w:r>
    </w:p>
    <w:p w:rsidRDefault="002246C4" w:rsidP="002246C4" w:rsidR="002246C4">
      <w:r>
        <w:t>BJELOVAR, Dr. I. Lebovića 42.</w:t>
      </w:r>
    </w:p>
    <w:p w:rsidRDefault="002246C4" w:rsidP="002246C4" w:rsidR="002246C4"/>
    <w:p w:rsidRDefault="002246C4" w:rsidP="002246C4" w:rsidR="002246C4"/>
    <w:p w:rsidRDefault="002246C4" w:rsidP="002246C4" w:rsidR="002246C4"/>
    <w:p w:rsidRDefault="002246C4" w:rsidP="002246C4" w:rsidR="002246C4"/>
    <w:p w:rsidRDefault="002246C4" w:rsidP="002246C4" w:rsidR="002246C4">
      <w:pPr>
        <w:jc w:val="center"/>
      </w:pPr>
      <w:r>
        <w:t xml:space="preserve">P O Z I V </w:t>
      </w:r>
    </w:p>
    <w:p w:rsidRDefault="002246C4" w:rsidP="002246C4" w:rsidR="002246C4">
      <w:pPr>
        <w:jc w:val="center"/>
      </w:pPr>
    </w:p>
    <w:p w:rsidRDefault="002246C4" w:rsidP="002246C4" w:rsidR="002246C4">
      <w:r>
        <w:t>U stečajnom predmetu nad stečajnim dužnikom BRESTOVAC-Tvornica namještaja d.o.o. u stečaju, Garešnički Brestovac, Brestovačka 33, OIB: 79390227771,posl.  broj: 1 St-43/2014.,    pozivate se na ročište za diobu kupovine temeljem Rješenja o dosudi posl. br. 1 St-43/2014-100  na dan</w:t>
      </w:r>
    </w:p>
    <w:p w:rsidRDefault="002246C4" w:rsidP="002246C4" w:rsidR="002246C4">
      <w:pPr>
        <w:jc w:val="center"/>
        <w:rPr>
          <w:b/>
        </w:rPr>
      </w:pPr>
    </w:p>
    <w:p w:rsidRDefault="002246C4" w:rsidP="002246C4" w:rsidR="002246C4">
      <w:pPr>
        <w:jc w:val="center"/>
        <w:rPr>
          <w:b/>
        </w:rPr>
      </w:pPr>
      <w:r>
        <w:rPr>
          <w:b/>
        </w:rPr>
        <w:t>19.  svibnja  2016. godine u 9,00 sati</w:t>
      </w:r>
    </w:p>
    <w:p w:rsidRDefault="002246C4" w:rsidP="002246C4" w:rsidR="002246C4">
      <w:pPr>
        <w:jc w:val="center"/>
        <w:rPr>
          <w:b/>
        </w:rPr>
      </w:pPr>
    </w:p>
    <w:p w:rsidRDefault="002246C4" w:rsidP="002246C4" w:rsidR="002246C4">
      <w:pPr>
        <w:jc w:val="center"/>
      </w:pPr>
      <w:r>
        <w:t xml:space="preserve"> sobu broj 4. Trgovačkog suda u Bjelovaru, Dr. I. Lebovića 42.</w:t>
      </w:r>
    </w:p>
    <w:p w:rsidRDefault="002246C4" w:rsidP="002246C4" w:rsidR="002246C4">
      <w:pPr>
        <w:jc w:val="center"/>
      </w:pPr>
    </w:p>
    <w:p w:rsidRDefault="002246C4" w:rsidP="002246C4" w:rsidR="002246C4">
      <w:pPr>
        <w:jc w:val="center"/>
      </w:pPr>
    </w:p>
    <w:p w:rsidRDefault="002246C4" w:rsidP="002246C4" w:rsidR="002246C4">
      <w:pPr>
        <w:jc w:val="center"/>
      </w:pPr>
    </w:p>
    <w:p w:rsidRDefault="002246C4" w:rsidP="002246C4" w:rsidR="002246C4"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2246C4" w:rsidP="002246C4" w:rsidR="002246C4"/>
    <w:p w:rsidRDefault="002246C4" w:rsidP="002246C4" w:rsidR="002246C4">
      <w:r>
        <w:t>Vjerovnik najkasnije na ročištu za diobu može drugom vjerovniku osporiti tražbinu, njezinu visinu i red namirenja (čl. 117. Ovršnog zakona u svezi s čl. 64. st. 1. Stečajnog zakona).).</w:t>
      </w:r>
    </w:p>
    <w:p w:rsidRDefault="002246C4" w:rsidP="002246C4" w:rsidR="002246C4"/>
    <w:p w:rsidRDefault="002246C4" w:rsidP="002246C4" w:rsidR="002246C4">
      <w:r>
        <w:t>Iz iznosa dobivenog od ovršnog suda, stečajni sudac će izdvojiti u stečajnu masu odgovarajući iznos prema pravilima iz članka 170. ovog zakona, namiriti tražbine razlučnih vjerovnika prema redoslijedu predviđenim pravilima ovršnog postupka i preostali iznos predati stečajnom upravitelju ( čl. 164 st. 2. Stečajnog zakona).</w:t>
      </w:r>
    </w:p>
    <w:p w:rsidRDefault="002246C4" w:rsidP="002246C4" w:rsidR="002246C4"/>
    <w:p w:rsidRDefault="002246C4" w:rsidP="002246C4" w:rsidR="002246C4">
      <w:r>
        <w:t xml:space="preserve">U Bjelovaru,  3.  svibnja  2016. </w:t>
      </w:r>
    </w:p>
    <w:p w:rsidRDefault="002246C4" w:rsidP="002246C4" w:rsidR="002246C4"/>
    <w:p w:rsidRDefault="002246C4" w:rsidP="002246C4" w:rsidR="002246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246C4" w:rsidP="002246C4" w:rsidR="002246C4"/>
    <w:p w:rsidRDefault="002246C4" w:rsidP="002246C4" w:rsidR="002246C4">
      <w:r>
        <w:tab/>
      </w:r>
      <w:r>
        <w:tab/>
      </w:r>
      <w:r>
        <w:tab/>
      </w:r>
      <w:r>
        <w:tab/>
      </w:r>
      <w:r>
        <w:tab/>
        <w:t xml:space="preserve">                      BRANKA PLESKALT    v.r.</w:t>
      </w:r>
    </w:p>
    <w:p w:rsidRDefault="002246C4" w:rsidP="002246C4" w:rsidR="002246C4"/>
    <w:p w:rsidRDefault="002246C4" w:rsidP="002246C4" w:rsidR="002246C4">
      <w:r>
        <w:tab/>
      </w:r>
      <w:r>
        <w:tab/>
      </w:r>
      <w:r>
        <w:tab/>
      </w:r>
      <w:r>
        <w:tab/>
      </w:r>
      <w:r>
        <w:tab/>
        <w:t xml:space="preserve">       Za točnost otpravka – ovlašteni službenik</w:t>
      </w:r>
    </w:p>
    <w:p w:rsidRDefault="002246C4" w:rsidP="002246C4" w:rsidR="002246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2246C4" w:rsidP="002246C4" w:rsidR="002246C4"/>
    <w:p w:rsidRDefault="002246C4" w:rsidP="002246C4" w:rsidR="002246C4">
      <w:r>
        <w:t>Rj.</w:t>
      </w:r>
    </w:p>
    <w:p w:rsidRDefault="002246C4" w:rsidP="002246C4" w:rsidR="002246C4">
      <w:r>
        <w:t>Dna: razlučnim vjerovnicima – Raiffeisenbanka Austria d.d. Zagreb</w:t>
      </w:r>
    </w:p>
    <w:p w:rsidRDefault="002246C4" w:rsidP="002246C4" w:rsidR="002246C4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jc w:val="left"/>
      </w:pPr>
      <w:r>
        <w:t>Zagrebačka banka d.d. Zagreb</w:t>
      </w:r>
    </w:p>
    <w:p w:rsidRDefault="002246C4" w:rsidP="002246C4" w:rsidR="002246C4">
      <w:r>
        <w:t xml:space="preserve">        Stečajnom upravitelju</w:t>
      </w:r>
    </w:p>
    <w:p w:rsidRDefault="002246C4" w:rsidP="002246C4" w:rsidR="002246C4">
      <w:r>
        <w:t xml:space="preserve">        e- Oglasna ploča – ovdje</w:t>
      </w:r>
    </w:p>
    <w:p w:rsidRDefault="002246C4" w:rsidP="002246C4" w:rsidR="002246C4">
      <w:r>
        <w:t xml:space="preserve">         K ročištu</w:t>
      </w:r>
    </w:p>
    <w:p w:rsidRDefault="002246C4" w:rsidP="002246C4" w:rsidR="00DA0242">
      <w:r>
        <w:t>Bjelova</w:t>
      </w:r>
      <w:r>
        <w:t>r, 3. 05.  2016.</w:t>
      </w: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110E1E"/>
    <w:multiLevelType w:val="hybridMultilevel"/>
    <w:tmpl w:val="062284D8"/>
    <w:lvl w:tplc="CC1003E6" w:ilvl="0">
      <w:start w:val="19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46C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246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246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9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Petrinjska 59.</izvorni_sadrzaj>
    <derivirana_varijabla naziv="DomainObject.UcesnikSudskeRadnje.Adresa.UlicaIKBR_1">Petrinjska 59.</derivirana_varijabla>
  </DomainObject.UcesnikSudskeRadnje.Adresa.UlicaIKBR>
  <DomainObject.UcesnikSudskeRadnje.Naziv>
    <izvorni_sadrzaj>Raiffeissenbank Austria d.d. Zagreb</izvorni_sadrzaj>
    <derivirana_varijabla naziv="DomainObject.UcesnikSudskeRadnje.Naziv_1">Raiffeissenbank Austria d.d. Zagreb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19. svibnja 2016.</izvorni_sadrzaj>
    <derivirana_varijabla naziv="DomainObject.UcesnikSudskeRadnje.SudskaRadnja.PlaniraniZavrsetakDatum_1">19. svibnja 2016.</derivirana_varijabla>
  </DomainObject.UcesnikSudskeRadnje.SudskaRadnja.PlaniraniZavrsetakDatum>
  <DomainObject.UcesnikSudskeRadnje.SudskaRadnja.PlaniraniPocetakDatum>
    <izvorni_sadrzaj>19. svibnja 2016.</izvorni_sadrzaj>
    <derivirana_varijabla naziv="DomainObject.UcesnikSudskeRadnje.SudskaRadnja.PlaniraniPocetakDatum_1">19. svibnja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>Raiffeissenbank Austria d.d. Zagreb, Petrinjska 59.,10000 Zagreb</izvorni_sadrzaj>
    <derivirana_varijabla naziv="DomainObject.UcesnikSudskeRadnje.NazivFormated_1">Raiffeissenbank Austria d.d. Zagreb, Petrinjska 59.,10000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C19FE-41FC-474E-80A3-7AB5DBE1C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1154</properties:Characters>
  <properties:Lines>47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2016-05-03T10:09:00Z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Raiffeissenbank Austria d.d. Zagreb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