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abf5" w14:paraId="c47abf5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F07C2E">
        <w:rPr>
          <w:rFonts w:hAnsi="Times New Roman" w:ascii="Times New Roman"/>
          <w:color w:themeColor="text1" w:val="000000"/>
          <w:szCs w:val="24"/>
        </w:rPr>
        <w:t>2687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F07C2E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F07C2E" w:rsidRPr="00F07C2E">
        <w:rPr>
          <w:rFonts w:hAnsi="Times New Roman" w:ascii="Times New Roman"/>
          <w:color w:themeColor="text1" w:val="000000"/>
          <w:szCs w:val="24"/>
        </w:rPr>
        <w:t>VALBO-PROM društvo s ograničenom od</w:t>
      </w:r>
      <w:r w:rsidR="00F07C2E">
        <w:rPr>
          <w:rFonts w:hAnsi="Times New Roman" w:ascii="Times New Roman"/>
          <w:color w:themeColor="text1" w:val="000000"/>
          <w:szCs w:val="24"/>
        </w:rPr>
        <w:t xml:space="preserve">govornošću za trgovinu i usluge, Zagreb (Grad Zagreb), </w:t>
      </w:r>
      <w:r w:rsidR="00F07C2E" w:rsidRPr="00F07C2E">
        <w:rPr>
          <w:rFonts w:hAnsi="Times New Roman" w:ascii="Times New Roman"/>
          <w:color w:themeColor="text1" w:val="000000"/>
          <w:szCs w:val="24"/>
        </w:rPr>
        <w:t>Vile Velebita 11/A</w:t>
      </w:r>
      <w:r w:rsidR="00F07C2E">
        <w:rPr>
          <w:rFonts w:hAnsi="Times New Roman" w:ascii="Times New Roman"/>
          <w:color w:themeColor="text1" w:val="000000"/>
          <w:szCs w:val="24"/>
        </w:rPr>
        <w:t>, OIB 41403621473,</w:t>
      </w:r>
      <w:r w:rsidR="00F07C2E" w:rsidRPr="00F07C2E">
        <w:rPr>
          <w:rFonts w:hAnsi="Times New Roman" w:ascii="Times New Roman"/>
          <w:color w:themeColor="text1" w:val="000000"/>
          <w:szCs w:val="24"/>
        </w:rPr>
        <w:t xml:space="preserve"> </w:t>
      </w:r>
      <w:r w:rsidR="00F07C2E">
        <w:rPr>
          <w:rFonts w:hAnsi="Times New Roman" w:ascii="Times New Roman"/>
          <w:color w:themeColor="text1" w:val="000000"/>
          <w:szCs w:val="24"/>
        </w:rPr>
        <w:t xml:space="preserve"> dana 6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F07C2E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F07C2E" w:rsidRPr="00F07C2E">
        <w:rPr>
          <w:rFonts w:hAnsi="Times New Roman" w:ascii="Times New Roman"/>
          <w:sz w:val="24"/>
          <w:szCs w:val="24"/>
        </w:rPr>
        <w:t>VALBO-PROM društvo s ograničenom odgovornošću za trgovinu i usluge, Zagreb (Grad Zagreb), Vile</w:t>
      </w:r>
      <w:r w:rsidR="00F07C2E">
        <w:rPr>
          <w:rFonts w:hAnsi="Times New Roman" w:ascii="Times New Roman"/>
          <w:sz w:val="24"/>
          <w:szCs w:val="24"/>
        </w:rPr>
        <w:t xml:space="preserve"> Velebita 11/A, OIB 41403621473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F07C2E">
        <w:rPr>
          <w:rFonts w:hAnsi="Times New Roman" w:ascii="Times New Roman"/>
          <w:color w:themeColor="text1" w:val="000000"/>
          <w:sz w:val="24"/>
          <w:szCs w:val="24"/>
        </w:rPr>
        <w:t>Antonia Galić, Zagreb, Bobovačka 1a, OIB 64334764434.</w:t>
      </w:r>
    </w:p>
    <w:p w:rsidRDefault="00CA3255" w:rsidP="00F07C2E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F07C2E" w:rsidRPr="00F07C2E">
        <w:rPr>
          <w:rFonts w:hAnsi="Times New Roman" w:ascii="Times New Roman"/>
          <w:sz w:val="24"/>
          <w:szCs w:val="24"/>
        </w:rPr>
        <w:t>VALBO-PROM društvo s ograničenom odgovornošću za trgovinu i usluge, Zagreb (Grad Zagreb), Vile</w:t>
      </w:r>
      <w:r w:rsidR="00F07C2E">
        <w:rPr>
          <w:rFonts w:hAnsi="Times New Roman" w:ascii="Times New Roman"/>
          <w:sz w:val="24"/>
          <w:szCs w:val="24"/>
        </w:rPr>
        <w:t xml:space="preserve"> Velebita 11/A, OIB 41403621473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, 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F07C2E" w:rsidRPr="00F07C2E">
        <w:rPr>
          <w:rFonts w:hAnsi="Times New Roman" w:ascii="Times New Roman"/>
          <w:color w:themeColor="text1" w:val="000000"/>
          <w:szCs w:val="24"/>
        </w:rPr>
        <w:t>VALBO-PROM društvo s ograničenom od</w:t>
      </w:r>
      <w:r w:rsidR="00F07C2E">
        <w:rPr>
          <w:rFonts w:hAnsi="Times New Roman" w:ascii="Times New Roman"/>
          <w:color w:themeColor="text1" w:val="000000"/>
          <w:szCs w:val="24"/>
        </w:rPr>
        <w:t xml:space="preserve">govornošću za trgovinu i usluge, Zagreb (Grad Zagreb), </w:t>
      </w:r>
      <w:r w:rsidR="00F07C2E" w:rsidRPr="00F07C2E">
        <w:rPr>
          <w:rFonts w:hAnsi="Times New Roman" w:ascii="Times New Roman"/>
          <w:color w:themeColor="text1" w:val="000000"/>
          <w:szCs w:val="24"/>
        </w:rPr>
        <w:t>Vile Velebita 11/A</w:t>
      </w:r>
      <w:r w:rsidR="00F07C2E">
        <w:rPr>
          <w:rFonts w:hAnsi="Times New Roman" w:ascii="Times New Roman"/>
          <w:color w:themeColor="text1" w:val="000000"/>
          <w:szCs w:val="24"/>
        </w:rPr>
        <w:t>, OIB 41403621473,</w:t>
      </w:r>
      <w:r>
        <w:rPr>
          <w:rFonts w:hAnsi="Times New Roman" w:ascii="Times New Roman"/>
          <w:szCs w:val="24"/>
        </w:rPr>
        <w:t>.</w:t>
      </w:r>
    </w:p>
    <w:p w:rsidRDefault="00DB342D" w:rsidP="00CA3255" w:rsidR="00DB342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 w:val="24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F07C2E">
        <w:rPr>
          <w:rFonts w:hAnsi="Times New Roman" w:ascii="Times New Roman"/>
          <w:szCs w:val="24"/>
        </w:rPr>
        <w:t>173</w:t>
      </w:r>
      <w:r>
        <w:rPr>
          <w:rFonts w:hAnsi="Times New Roman" w:ascii="Times New Roman"/>
          <w:szCs w:val="24"/>
        </w:rPr>
        <w:t xml:space="preserve"> dana, u ukupnom iznosu od </w:t>
      </w:r>
      <w:r w:rsidR="00F07C2E">
        <w:rPr>
          <w:rFonts w:hAnsi="Times New Roman" w:ascii="Times New Roman"/>
          <w:szCs w:val="24"/>
        </w:rPr>
        <w:t>90.085,69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07C2E" w:rsidP="00CA3255" w:rsidR="00F07C2E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F07C2E">
        <w:rPr>
          <w:rFonts w:hAnsi="Times New Roman" w:ascii="Times New Roman"/>
          <w:color w:themeColor="text1" w:val="000000"/>
          <w:szCs w:val="24"/>
        </w:rPr>
        <w:t>17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F07C2E">
        <w:rPr>
          <w:rFonts w:hAnsi="Times New Roman" w:ascii="Times New Roman"/>
          <w:color w:themeColor="text1" w:val="000000"/>
          <w:szCs w:val="24"/>
        </w:rPr>
        <w:t>vozila (list 21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0FE1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28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lipnja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07C2E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6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6B1893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6B1893" w:rsidP="006B1893" w:rsidR="006B1893" w:rsidRPr="006B1893">
      <w:pPr>
        <w:ind w:left="4956"/>
        <w:rPr>
          <w:rFonts w:hAnsi="Times New Roman" w:ascii="Times New Roman"/>
        </w:rPr>
      </w:pPr>
      <w:r w:rsidRPr="006B1893">
        <w:rPr>
          <w:rFonts w:hAnsi="Times New Roman" w:ascii="Times New Roman"/>
        </w:rPr>
        <w:t>Za točnost otpravka-ovlašteni službenik</w:t>
      </w:r>
    </w:p>
    <w:p w:rsidRDefault="006B1893" w:rsidP="006B1893" w:rsidR="006B1893" w:rsidRPr="006B1893">
      <w:pPr>
        <w:ind w:left="4956"/>
        <w:rPr>
          <w:rFonts w:hAnsi="Times New Roman" w:ascii="Times New Roman"/>
        </w:rPr>
      </w:pPr>
      <w:r w:rsidRPr="006B1893">
        <w:rPr>
          <w:rFonts w:hAnsi="Times New Roman" w:ascii="Times New Roman"/>
        </w:rPr>
        <w:tab/>
        <w:t xml:space="preserve">   Monika Grbac</w:t>
      </w:r>
    </w:p>
    <w:p w:rsidRDefault="00C559F4" w:rsidP="006B1893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F07C2E" w:rsidR="00573669" w:rsidRPr="00573669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893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F07C2E">
          <w:rPr>
            <w:rFonts w:hAnsi="Times New Roman" w:ascii="Times New Roman"/>
            <w:color w:themeColor="text1" w:val="000000"/>
            <w:szCs w:val="24"/>
          </w:rPr>
          <w:t>2687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6B1893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A5C87"/>
    <w:rsid w:val="00217CEF"/>
    <w:rsid w:val="002A37AC"/>
    <w:rsid w:val="002B4A0D"/>
    <w:rsid w:val="00357E36"/>
    <w:rsid w:val="003C43BB"/>
    <w:rsid w:val="003E1559"/>
    <w:rsid w:val="004A2099"/>
    <w:rsid w:val="00573669"/>
    <w:rsid w:val="005C7713"/>
    <w:rsid w:val="006B1893"/>
    <w:rsid w:val="006B5EDB"/>
    <w:rsid w:val="00765DCA"/>
    <w:rsid w:val="007912D7"/>
    <w:rsid w:val="009A5463"/>
    <w:rsid w:val="009C35D5"/>
    <w:rsid w:val="009F7839"/>
    <w:rsid w:val="00A01F01"/>
    <w:rsid w:val="00A40FE1"/>
    <w:rsid w:val="00AA216C"/>
    <w:rsid w:val="00AE58A7"/>
    <w:rsid w:val="00B544A2"/>
    <w:rsid w:val="00C559F4"/>
    <w:rsid w:val="00C94E14"/>
    <w:rsid w:val="00CA3255"/>
    <w:rsid w:val="00CF4FC5"/>
    <w:rsid w:val="00D62A8A"/>
    <w:rsid w:val="00DB342D"/>
    <w:rsid w:val="00DB7A2D"/>
    <w:rsid w:val="00E453CB"/>
    <w:rsid w:val="00EA6146"/>
    <w:rsid w:val="00F0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893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893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893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893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893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893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893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893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2687</izvorni_sadrzaj>
    <derivirana_varijabla naziv="DomainObject.Predmet.Broj_1">2687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St-2687/2016</izvorni_sadrzaj>
    <derivirana_varijabla naziv="DomainObject.Predmet.OznakaBroj_1">St-2687/2016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VALBO-PROM d.o.o. zastupanog po punomoćniku Božidar Tunjić</izvorni_sadrzaj>
    <derivirana_varijabla naziv="DomainObject.Predmet.ProtustrankaFormated_1">  VALBO-PROM d.o.o. zastupanog po punomoćniku Božidar Tunjić</derivirana_varijabla>
  </DomainObject.Predmet.ProtustrankaFormated>
  <DomainObject.Predmet.ProtustrankaFormatedOIB>
    <izvorni_sadrzaj>  VALBO-PROM d.o.o., OIB 41403621473 zastupanog po punomoćniku Božidar Tunjić</izvorni_sadrzaj>
    <derivirana_varijabla naziv="DomainObject.Predmet.ProtustrankaFormatedOIB_1">  VALBO-PROM d.o.o., OIB 41403621473 zastupanog po punomoćniku Božidar Tunjić</derivirana_varijabla>
  </DomainObject.Predmet.ProtustrankaFormatedOIB>
  <DomainObject.Predmet.ProtustrankaFormatedWithAdress>
    <izvorni_sadrzaj> VALBO-PROM d.o.o., Vile Velebita 11/A, 10000 Zagreb zastupanog po punomoćniku Božidar Tunjić</izvorni_sadrzaj>
    <derivirana_varijabla naziv="DomainObject.Predmet.ProtustrankaFormatedWithAdress_1"> VALBO-PROM d.o.o., Vile Velebita 11/A, 10000 Zagreb zastupanog po punomoćniku Božidar Tunjić</derivirana_varijabla>
  </DomainObject.Predmet.ProtustrankaFormatedWithAdress>
  <DomainObject.Predmet.ProtustrankaFormatedWithAdressOIB>
    <izvorni_sadrzaj> VALBO-PROM d.o.o., OIB 41403621473, Vile Velebita 11/A, 10000 Zagreb zastupanog po punomoćniku Božidar Tunjić</izvorni_sadrzaj>
    <derivirana_varijabla naziv="DomainObject.Predmet.ProtustrankaFormatedWithAdressOIB_1"> VALBO-PROM d.o.o., OIB 41403621473, Vile Velebita 11/A, 10000 Zagreb zastupanog po punomoćniku Božidar Tunjić</derivirana_varijabla>
  </DomainObject.Predmet.ProtustrankaFormatedWithAdressOIB>
  <DomainObject.Predmet.ProtustrankaWithAdress>
    <izvorni_sadrzaj>VALBO-PROM d.o.o. Vile Velebita 11/A, 10000 Zagreb</izvorni_sadrzaj>
    <derivirana_varijabla naziv="DomainObject.Predmet.ProtustrankaWithAdress_1">VALBO-PROM d.o.o. Vile Velebita 11/A, 10000 Zagreb</derivirana_varijabla>
  </DomainObject.Predmet.ProtustrankaWithAdress>
  <DomainObject.Predmet.ProtustrankaWithAdressOIB>
    <izvorni_sadrzaj>VALBO-PROM d.o.o., OIB 41403621473, Vile Velebita 11/A, 10000 Zagreb</izvorni_sadrzaj>
    <derivirana_varijabla naziv="DomainObject.Predmet.ProtustrankaWithAdressOIB_1">VALBO-PROM d.o.o., OIB 41403621473, Vile Velebita 11/A, 10000 Zagreb</derivirana_varijabla>
  </DomainObject.Predmet.ProtustrankaWithAdressOIB>
  <DomainObject.Predmet.ProtustrankaNazivFormated>
    <izvorni_sadrzaj>VALBO-PROM d.o.o.</izvorni_sadrzaj>
    <derivirana_varijabla naziv="DomainObject.Predmet.ProtustrankaNazivFormated_1">VALBO-PROM d.o.o.</derivirana_varijabla>
  </DomainObject.Predmet.ProtustrankaNazivFormated>
  <DomainObject.Predmet.ProtustrankaNazivFormatedOIB>
    <izvorni_sadrzaj>VALBO-PROM d.o.o., OIB 41403621473</izvorni_sadrzaj>
    <derivirana_varijabla naziv="DomainObject.Predmet.ProtustrankaNazivFormatedOIB_1">VALBO-PROM d.o.o., OIB 41403621473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VALBO-PROM d.o.o. zastupanog po punomoćniku Božidar Tunjić</item>
    </izvorni_sadrzaj>
    <derivirana_varijabla naziv="DomainObject.Predmet.ProtuStrankaListFormated_1">
      <item>VALBO-PROM d.o.o. zastupanog po punomoćniku Božidar Tunjić</item>
    </derivirana_varijabla>
  </DomainObject.Predmet.ProtuStrankaListFormated>
  <DomainObject.Predmet.ProtuStrankaListFormatedOIB>
    <izvorni_sadrzaj>
      <item>VALBO-PROM d.o.o., OIB 41403621473 zastupanog po punomoćniku Božidar Tunjić</item>
    </izvorni_sadrzaj>
    <derivirana_varijabla naziv="DomainObject.Predmet.ProtuStrankaListFormatedOIB_1">
      <item>VALBO-PROM d.o.o., OIB 41403621473 zastupanog po punomoćniku Božidar Tunjić</item>
    </derivirana_varijabla>
  </DomainObject.Predmet.ProtuStrankaListFormatedOIB>
  <DomainObject.Predmet.ProtuStrankaListFormatedWithAdress>
    <izvorni_sadrzaj>
      <item>VALBO-PROM d.o.o., Vile Velebita 11/A, 10000 Zagreb zastupanog po punomoćniku Božidar Tunjić</item>
    </izvorni_sadrzaj>
    <derivirana_varijabla naziv="DomainObject.Predmet.ProtuStrankaListFormatedWithAdress_1">
      <item>VALBO-PROM d.o.o., Vile Velebita 11/A, 10000 Zagreb zastupanog po punomoćniku Božidar Tunjić</item>
    </derivirana_varijabla>
  </DomainObject.Predmet.ProtuStrankaListFormatedWithAdress>
  <DomainObject.Predmet.ProtuStrankaListFormatedWithAdressOIB>
    <izvorni_sadrzaj>
      <item>VALBO-PROM d.o.o., OIB 41403621473, Vile Velebita 11/A, 10000 Zagreb zastupanog po punomoćniku Božidar Tunjić</item>
    </izvorni_sadrzaj>
    <derivirana_varijabla naziv="DomainObject.Predmet.ProtuStrankaListFormatedWithAdressOIB_1">
      <item>VALBO-PROM d.o.o., OIB 41403621473, Vile Velebita 11/A, 10000 Zagreb zastupanog po punomoćniku Božidar Tunjić</item>
    </derivirana_varijabla>
  </DomainObject.Predmet.ProtuStrankaListFormatedWithAdressOIB>
  <DomainObject.Predmet.ProtuStrankaListNazivFormated>
    <izvorni_sadrzaj>
      <item>VALBO-PROM d.o.o.</item>
    </izvorni_sadrzaj>
    <derivirana_varijabla naziv="DomainObject.Predmet.ProtuStrankaListNazivFormated_1">
      <item>VALBO-PROM d.o.o.</item>
    </derivirana_varijabla>
  </DomainObject.Predmet.ProtuStrankaListNazivFormated>
  <DomainObject.Predmet.ProtuStrankaListNazivFormatedOIB>
    <izvorni_sadrzaj>
      <item>VALBO-PROM d.o.o., OIB 41403621473</item>
    </izvorni_sadrzaj>
    <derivirana_varijabla naziv="DomainObject.Predmet.ProtuStrankaListNazivFormatedOIB_1">
      <item>VALBO-PROM d.o.o., OIB 41403621473</item>
    </derivirana_varijabla>
  </DomainObject.Predmet.ProtuStrankaListNazivFormatedOIB>
  <DomainObject.Predmet.OstaliListFormated>
    <izvorni_sadrzaj>
      <item>Božidar Tunjić punomoćnik sudionika u postupku VALBO-PROM d.o.o.</item>
    </izvorni_sadrzaj>
    <derivirana_varijabla naziv="DomainObject.Predmet.OstaliListFormated_1">
      <item>Božidar Tunjić punomoćnik sudionika u postupku VALBO-PROM d.o.o.</item>
    </derivirana_varijabla>
  </DomainObject.Predmet.OstaliListFormated>
  <DomainObject.Predmet.OstaliListFormatedOIB>
    <izvorni_sadrzaj>
      <item>Božidar Tunjić, OIB 69355910236 punomoćnik sudionika u postupku VALBO-PROM d.o.o.</item>
    </izvorni_sadrzaj>
    <derivirana_varijabla naziv="DomainObject.Predmet.OstaliListFormatedOIB_1">
      <item>Božidar Tunjić, OIB 69355910236 punomoćnik sudionika u postupku VALBO-PROM d.o.o.</item>
    </derivirana_varijabla>
  </DomainObject.Predmet.OstaliListFormatedOIB>
  <DomainObject.Predmet.OstaliListFormatedWithAdress>
    <izvorni_sadrzaj>
      <item>Božidar Tunjić, Ulica Vile Velebita 11 A, 10000 Zagreb punomoćnik sudionika u postupku VALBO-PROM d.o.o.</item>
    </izvorni_sadrzaj>
    <derivirana_varijabla naziv="DomainObject.Predmet.OstaliListFormatedWithAdress_1">
      <item>Božidar Tunjić, Ulica Vile Velebita 11 A, 10000 Zagreb punomoćnik sudionika u postupku VALBO-PROM d.o.o.</item>
    </derivirana_varijabla>
  </DomainObject.Predmet.OstaliListFormatedWithAdress>
  <DomainObject.Predmet.OstaliListFormatedWithAdressOIB>
    <izvorni_sadrzaj>
      <item>Božidar Tunjić, OIB 69355910236, Ulica Vile Velebita 11 A, 10000 Zagreb punomoćnik sudionika u postupku VALBO-PROM d.o.o.</item>
    </izvorni_sadrzaj>
    <derivirana_varijabla naziv="DomainObject.Predmet.OstaliListFormatedWithAdressOIB_1">
      <item>Božidar Tunjić, OIB 69355910236, Ulica Vile Velebita 11 A, 10000 Zagreb punomoćnik sudionika u postupku VALBO-PROM d.o.o.</item>
    </derivirana_varijabla>
  </DomainObject.Predmet.OstaliListFormatedWithAdressOIB>
  <DomainObject.Predmet.OstaliListNazivFormated>
    <izvorni_sadrzaj>
      <item>Božidar Tunjić</item>
    </izvorni_sadrzaj>
    <derivirana_varijabla naziv="DomainObject.Predmet.OstaliListNazivFormated_1">
      <item>Božidar Tunjić</item>
    </derivirana_varijabla>
  </DomainObject.Predmet.OstaliListNazivFormated>
  <DomainObject.Predmet.OstaliListNazivFormatedOIB>
    <izvorni_sadrzaj>
      <item>Božidar Tunjić, OIB 69355910236</item>
    </izvorni_sadrzaj>
    <derivirana_varijabla naziv="DomainObject.Predmet.OstaliListNazivFormatedOIB_1">
      <item>Božidar Tunjić, OIB 69355910236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VALBO-PROM d.o.o.</izvorni_sadrzaj>
    <derivirana_varijabla naziv="DomainObject.Predmet.ProtustrankaIDrugi_1">VALBO-PROM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VALBO-PROM d.o.o., OIB 41403621473, Vile Velebita 11/A, 10000 Zagreb</izvorni_sadrzaj>
    <derivirana_varijabla naziv="DomainObject.Predmet.ProtustrankaIDrugiAdressOIB_1">VALBO-PROM d.o.o., OIB 41403621473, Vile Velebita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VALBO-PROM d.o.o.</item>
      <item>Božidar Tunjić</item>
    </izvorni_sadrzaj>
    <derivirana_varijabla naziv="DomainObject.Predmet.SudioniciListNaziv_1">
      <item>FINA Regionalni centar Zagreb</item>
      <item>VALBO-PROM d.o.o.</item>
      <item>Božidar Tunjić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VALBO-PROM d.o.o., OIB 41403621473, Vile Velebita 11/A,10000 Zagreb</item>
      <item>Božidar Tunjić, OIB 69355910236, Ulica Vile Velebita 11 A,10000 Zagreb</item>
    </izvorni_sadrzaj>
    <derivirana_varijabla naziv="DomainObject.Predmet.SudioniciListAdressOIB_1">
      <item>FINA Regionalni centar Zagreb, OIB 85821130368, Trg svibanjskih žrtava 1995. 1,10000 Zagreb</item>
      <item>VALBO-PROM d.o.o., OIB 41403621473, Vile Velebita 11/A,10000 Zagreb</item>
      <item>Božidar Tunjić, OIB 69355910236, Ulica Vile Velebita 11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41403621473</item>
      <item>, OIB 69355910236</item>
    </izvorni_sadrzaj>
    <derivirana_varijabla naziv="DomainObject.Predmet.SudioniciListNazivOIB_1">
      <item>, OIB 85821130368</item>
      <item>, OIB 41403621473</item>
      <item>, OIB 69355910236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871</properties:Words>
  <properties:Characters>4783</properties:Characters>
  <properties:Lines>110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2018-03-06T13:21:00Z</dcterms:created>
  <dc:creator>Monika Grbac</dc:creator>
  <cp:lastModifiedBy>Monika Grbac</cp:lastModifiedBy>
  <cp:lastPrinted>2018-02-26T12:20:00Z</cp:lastPrinted>
  <dcterms:modified xmlns:xsi="http://www.w3.org/2001/XMLSchema-instance" xsi:type="dcterms:W3CDTF">2018-03-06T13:26:00Z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(st-2687-16 VALBO-PROM.docx)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