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d1e6" w14:paraId="f1cd1e6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77A36">
        <w:t>269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B77A36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E16E79" w:rsidR="00E16E79">
      <w:pPr>
        <w:jc w:val="both"/>
      </w:pPr>
      <w:r w:rsidRPr="0074324A">
        <w:tab/>
      </w:r>
      <w:r w:rsidR="00B77A36" w:rsidRPr="00611430">
        <w:t xml:space="preserve">Trgovački sud u Osijeku, po sucu mr. sc. Tihomiru Kovačeviću, kao stečajnom sucu, povodom prijedloga </w:t>
      </w:r>
      <w:r w:rsidR="00B77A36" w:rsidRPr="00895554">
        <w:t xml:space="preserve">RH, MF, Porezna uprava, Područni ured Osijek, zastupana po ŽDO u Osijeku OIB 18683136487 </w:t>
      </w:r>
      <w:r w:rsidR="00B77A36">
        <w:t xml:space="preserve">za </w:t>
      </w:r>
      <w:r w:rsidR="00B77A36" w:rsidRPr="0041082E">
        <w:t xml:space="preserve">otvaranje stečajnog postupka nad dužnikom </w:t>
      </w:r>
      <w:r w:rsidR="00B77A36">
        <w:t>PICCOLO MONDO jednostavno društvo s ograničenom odgovornošću za ugostiteljstvo i usluge, Beli Manastir, Kralja Petra Svačića 82/A</w:t>
      </w:r>
      <w:r w:rsidR="00B77A36" w:rsidRPr="007A72DD">
        <w:t>, MBS 0</w:t>
      </w:r>
      <w:r w:rsidR="00B77A36">
        <w:t>30168614</w:t>
      </w:r>
      <w:r w:rsidR="00B77A36" w:rsidRPr="007A72DD">
        <w:t xml:space="preserve">, OIB </w:t>
      </w:r>
      <w:r w:rsidR="00B77A36">
        <w:t>36922984117</w:t>
      </w:r>
      <w:r w:rsidR="00B77A36" w:rsidRPr="0041082E">
        <w:t xml:space="preserve">, dana </w:t>
      </w:r>
      <w:r w:rsidR="00B77A36">
        <w:t>5</w:t>
      </w:r>
      <w:r w:rsidR="00B77A36" w:rsidRPr="0041082E">
        <w:t xml:space="preserve">. </w:t>
      </w:r>
      <w:r w:rsidR="00B77A36">
        <w:t>travnja</w:t>
      </w:r>
      <w:r w:rsidR="00B77A36" w:rsidRPr="0041082E">
        <w:t xml:space="preserve"> 201</w:t>
      </w:r>
      <w:r w:rsidR="00B77A36">
        <w:t>8</w:t>
      </w:r>
      <w:r w:rsidR="00B77A36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 xml:space="preserve">Nalaže se osobi ovlaštenoj za zastupanje dužnika </w:t>
      </w:r>
      <w:r w:rsidR="00B77A36">
        <w:t>Ivana Lovrić, Beli Manastir, Kralja Petra Svačića 82/A</w:t>
      </w:r>
      <w:r w:rsidR="00A82588" w:rsidRPr="00A82588">
        <w:t xml:space="preserve">, OIB </w:t>
      </w:r>
      <w:r w:rsidR="003423F9">
        <w:t>49284183851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423F9">
        <w:t>269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423F9">
        <w:t>269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792C03" w:rsidRPr="00792C03">
        <w:t>Ivana Lovrić, Beli Manastir, Kralja Petra Svačića 82/A, OIB 49284183851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792C03">
        <w:t>269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792C03">
        <w:t>269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lastRenderedPageBreak/>
        <w:t xml:space="preserve">c) Zabranjuje se FINI da navedenu tražbinu ispuni osobi ovlaštenoj za zastupanje dužnika </w:t>
      </w:r>
      <w:r w:rsidR="00792C03" w:rsidRPr="00792C03">
        <w:t>Ivana Lovrić, Beli Manastir, Kralja Petra Svačića 82/A, OIB 49284183851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792C03" w:rsidRPr="00792C03">
        <w:t>PICCOLO MONDO jednostavno društvo s ograničenom odgovornošću za ugostiteljstvo i usluge, Beli Manastir, Kralja Petra Svačića 82/A, MBS 030168614, OIB 36922984117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E54CF6">
        <w:rPr>
          <w:bCs/>
        </w:rPr>
        <w:t>RH, MF, PU, Područni ured Osijek</w:t>
      </w:r>
      <w:r>
        <w:rPr>
          <w:bCs/>
        </w:rPr>
        <w:t xml:space="preserve"> je dana </w:t>
      </w:r>
      <w:r w:rsidR="00E54CF6">
        <w:rPr>
          <w:bCs/>
        </w:rPr>
        <w:t>1</w:t>
      </w:r>
      <w:r w:rsidR="0009537D">
        <w:rPr>
          <w:bCs/>
        </w:rPr>
        <w:t>.</w:t>
      </w:r>
      <w:r w:rsidR="00725472">
        <w:rPr>
          <w:bCs/>
        </w:rPr>
        <w:t>0</w:t>
      </w:r>
      <w:r w:rsidR="00CD4F1C">
        <w:rPr>
          <w:bCs/>
        </w:rPr>
        <w:t>2</w:t>
      </w:r>
      <w:r w:rsidR="0009537D">
        <w:rPr>
          <w:bCs/>
        </w:rPr>
        <w:t>.</w:t>
      </w:r>
      <w:r w:rsidR="00B976DE">
        <w:rPr>
          <w:bCs/>
        </w:rPr>
        <w:t>201</w:t>
      </w:r>
      <w:r w:rsidR="00725472">
        <w:rPr>
          <w:bCs/>
        </w:rPr>
        <w:t>8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725472" w:rsidRPr="00725472">
        <w:t>PICCOLO MONDO jednostavno društvo s ograničenom odgovornošću za ugostiteljstvo i usluge, Beli Manastir, Kralja Petra Svačića 82/A, MBS 030168614, OIB 36922984117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0D6FE6">
        <w:t>6</w:t>
      </w:r>
      <w:r w:rsidR="00B976DE">
        <w:t xml:space="preserve">. </w:t>
      </w:r>
      <w:r w:rsidR="000D6FE6">
        <w:t>i</w:t>
      </w:r>
      <w:r w:rsidR="00B976DE">
        <w:t xml:space="preserve"> </w:t>
      </w:r>
      <w:r w:rsidR="00C31A4F">
        <w:t>1</w:t>
      </w:r>
      <w:r w:rsidR="000D6FE6">
        <w:t>09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725472">
        <w:t>269</w:t>
      </w:r>
      <w:r w:rsidR="00D15A99">
        <w:t>/1</w:t>
      </w:r>
      <w:r w:rsidR="000D6FE6">
        <w:t>8</w:t>
      </w:r>
      <w:r w:rsidR="00D15A99">
        <w:t>-</w:t>
      </w:r>
      <w:r w:rsidR="00725472">
        <w:t>2</w:t>
      </w:r>
      <w:r w:rsidR="00D15A99">
        <w:t xml:space="preserve"> od </w:t>
      </w:r>
      <w:r w:rsidR="00725472">
        <w:t>5</w:t>
      </w:r>
      <w:r w:rsidR="00D15A99">
        <w:t>.0</w:t>
      </w:r>
      <w:r w:rsidR="00725472">
        <w:t>4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riješiti 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4D18D2" w:rsidRPr="004D18D2">
        <w:t xml:space="preserve">5.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4D18D2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4D18D2" w:rsidRPr="004D18D2">
        <w:t>Ivana Lovrić, Beli Manastir, Kralja Petra Svačića 82/A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7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B77A36" w:rsidRPr="00B77A36">
      <w:t>269/18-5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707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36922984117</izvorni_sadrzaj>
    <derivirana_varijabla naziv="DomainObject.Predmet.ProtustrankaFormatedOIB_1">  PICCOLO MONDO jednostavno društvo s ograničenom odgovornošću za ugostiteljstvo i usluge, OIB 36922984117</derivirana_varijabla>
  </DomainObject.Predmet.ProtustrankaFormatedOIB>
  <DomainObject.Predmet.ProtustrankaFormatedWithAdress>
    <izvorni_sadrzaj> PICCOLO MONDO jednostavno društvo s ograničenom odgovornošću za ugostiteljstvo i usluge, Kralja Petra Svačića 82/A, 31300 Beli Manastir</izvorni_sadrzaj>
    <derivirana_varijabla naziv="DomainObject.Predmet.ProtustrankaFormatedWithAdress_1"> PICCOLO MONDO jednostavno društvo s ograničenom odgovornošću za ugostiteljstvo i usluge, Kralja Petra Svačića 82/A, 31300 Beli Manastir</derivirana_varijabla>
  </DomainObject.Predmet.ProtustrankaFormatedWithAdress>
  <DomainObject.Predmet.ProtustrankaFormatedWithAdressOIB>
    <izvorni_sadrzaj> PICCOLO MONDO jednostavno društvo s ograničenom odgovornošću za ugostiteljstvo i usluge, OIB 36922984117, Kralja Petra Svačića 82/A, 31300 Beli Manastir</izvorni_sadrzaj>
    <derivirana_varijabla naziv="DomainObject.Predmet.ProtustrankaFormatedWithAdressOIB_1"> PICCOLO MONDO jednostavno društvo s ograničenom odgovornošću za ugostiteljstvo i usluge, OIB 36922984117, Kralja Petra Svačića 82/A, 31300 Beli Manastir</derivirana_varijabla>
  </DomainObject.Predmet.ProtustrankaFormatedWithAdressOIB>
  <DomainObject.Predmet.ProtustrankaWithAdress>
    <izvorni_sadrzaj>PICCOLO MONDO jednostavno društvo s ograničenom odgovornošću za ugostiteljstvo i usluge Kralja Petra Svačića 82/A, 31300 Beli Manastir</izvorni_sadrzaj>
    <derivirana_varijabla naziv="DomainObject.Predmet.ProtustrankaWithAdress_1">PICCOLO MONDO jednostavno društvo s ograničenom odgovornošću za ugostiteljstvo i usluge Kralja Petra Svačića 82/A, 31300 Beli Manastir</derivirana_varijabla>
  </DomainObject.Predmet.ProtustrankaWithAdress>
  <DomainObject.Predmet.ProtustrankaWithAdressOIB>
    <izvorni_sadrzaj>PICCOLO MONDO jednostavno društvo s ograničenom odgovornošću za ugostiteljstvo i usluge, OIB 36922984117, Kralja Petra Svačića 82/A, 31300 Beli Manastir</izvorni_sadrzaj>
    <derivirana_varijabla naziv="DomainObject.Predmet.ProtustrankaWithAdressOIB_1">PICCOLO MONDO jednostavno društvo s ograničenom odgovornošću za ugostiteljstvo i usluge, OIB 36922984117, Kralja Petra Svačića 82/A, 31300 Beli Manastir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36922984117</izvorni_sadrzaj>
    <derivirana_varijabla naziv="DomainObject.Predmet.ProtustrankaNazivFormatedOIB_1">PICCOLO MONDO jednostavno društvo s ograničenom odgovornošću za ugostiteljstvo i usluge, OIB 36922984117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36922984117</item>
    </izvorni_sadrzaj>
    <derivirana_varijabla naziv="DomainObject.Predmet.ProtuStrankaListFormatedOIB_1">
      <item>PICCOLO MONDO jednostavno društvo s ograničenom odgovornošću za ugostiteljstvo i usluge, OIB 36922984117</item>
    </derivirana_varijabla>
  </DomainObject.Predmet.ProtuStrankaListFormatedOIB>
  <DomainObject.Predmet.ProtuStrankaListFormatedWithAdress>
    <izvorni_sadrzaj>
      <item>PICCOLO MONDO jednostavno društvo s ograničenom odgovornošću za ugostiteljstvo i usluge, Kralja Petra Svačića 82/A, 31300 Beli Manastir</item>
    </izvorni_sadrzaj>
    <derivirana_varijabla naziv="DomainObject.Predmet.ProtuStrankaListFormatedWithAdress_1">
      <item>PICCOLO MONDO jednostavno društvo s ograničenom odgovornošću za ugostiteljstvo i usluge, Kralja Petra Svačića 82/A, 31300 Beli Manastir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36922984117, Kralja Petra Svačića 82/A, 31300 Beli Manastir</item>
    </izvorni_sadrzaj>
    <derivirana_varijabla naziv="DomainObject.Predmet.ProtuStrankaListFormatedWithAdressOIB_1">
      <item>PICCOLO MONDO jednostavno društvo s ograničenom odgovornošću za ugostiteljstvo i usluge, OIB 36922984117, Kralja Petra Svačića 82/A, 31300 Beli Manastir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36922984117</item>
    </izvorni_sadrzaj>
    <derivirana_varijabla naziv="DomainObject.Predmet.ProtuStrankaListNazivFormatedOIB_1">
      <item>PICCOLO MONDO jednostavno društvo s ograničenom odgovornošću za ugostiteljstvo i usluge, OIB 36922984117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PICCOLO MONDO jednostavno društvo s ograničenom odgovornošću za ugostiteljstvo i usluge, OIB 36922984117, Kralja Petra Svačića 82/A, 31300 Beli Manastir</izvorni_sadrzaj>
    <derivirana_varijabla naziv="DomainObject.Predmet.ProtustrankaIDrugiAdressOIB_1">PICCOLO MONDO jednostavno društvo s ograničenom odgovornošću za ugostiteljstvo i usluge, OIB 36922984117, Kralja Petra Svačića 82/A,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MONDO jednostavno društvo s ograničenom odgovornošću za ugostiteljstvo i usluge</item>
      <item>RH MF Porezna uprava</item>
    </izvorni_sadrzaj>
    <derivirana_varijabla naziv="DomainObject.Predmet.SudioniciListNaziv_1">
      <item>PICCOLO MONDO jednostavno društvo s ograničenom odgovornošću za ugostiteljstvo i usluge</item>
      <item>RH MF Porezna uprava</item>
    </derivirana_varijabla>
  </DomainObject.Predmet.SudioniciListNaziv>
  <DomainObject.Predmet.SudioniciListAdressOIB>
    <izvorni_sadrzaj>
      <item>PICCOLO MONDO jednostavno društvo s ograničenom odgovornošću za ugostiteljstvo i usluge, OIB 36922984117, Kralja Petra Svačića 82/A,31300 Beli Manastir</item>
      <item>RH MF Porezna uprava, OIB 52634238587</item>
    </izvorni_sadrzaj>
    <derivirana_varijabla naziv="DomainObject.Predmet.SudioniciListAdressOIB_1">
      <item>PICCOLO MONDO jednostavno društvo s ograničenom odgovornošću za ugostiteljstvo i usluge, OIB 36922984117, Kralja Petra Svačića 82/A,31300 Beli Manastir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36922984117</item>
      <item>, OIB 52634238587</item>
    </izvorni_sadrzaj>
    <derivirana_varijabla naziv="DomainObject.Predmet.SudioniciListNazivOIB_1">
      <item>, OIB 36922984117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3D762-8B1E-4ABD-9DD4-5ADF0DC1A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3284</properties:Characters>
  <properties:Lines>89</properties:Lines>
  <properties:Paragraphs>30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2018-04-05T10:23:00Z</dcterms:modified>
  <cp:revision>13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