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31955" w14:paraId="4d31955" w:rsidRDefault="00637B07" w:rsidP="00637B07" w:rsidR="00443E35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43E35" w:rsidP="00637B07" w:rsidR="00443E35">
      <w:pPr>
        <w:jc w:val="both"/>
      </w:pPr>
      <w:r>
        <w:t>REPUBLIKA HRVATSKA</w:t>
      </w:r>
    </w:p>
    <w:p w:rsidRDefault="00443E35" w:rsidP="00637B07" w:rsidR="00443E35">
      <w:pPr>
        <w:jc w:val="both"/>
      </w:pPr>
      <w:r>
        <w:t>Trgovački sud u Zagrebu</w:t>
      </w:r>
    </w:p>
    <w:p w:rsidRDefault="00443E35" w:rsidP="00637B07" w:rsidR="00443E35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637B07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18. St-</w:t>
      </w:r>
      <w:r w:rsidR="009A44AA">
        <w:t>2058/2017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  <w:t xml:space="preserve">      R E P U B L I K A  H R V A T S KA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</w:t>
      </w:r>
      <w:r w:rsidR="00637B07">
        <w:t xml:space="preserve">   </w:t>
      </w:r>
      <w:r>
        <w:t xml:space="preserve">  Z A K LJ U Č A K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ab/>
        <w:t>Trgovački sud u Zagrebu, sudac Danijela Uzelac, u stečajnom postupku u povodu prijedloga predlagatelja Financijske agencije, OIB 85821130368, Zagreb, Ulica grada Vukovara 70, za otvaranje stečajnog postupka nad dužnikom</w:t>
      </w:r>
      <w:r w:rsidR="00BC60ED" w:rsidRPr="00BC60ED">
        <w:t xml:space="preserve"> </w:t>
      </w:r>
      <w:r w:rsidR="009A44AA">
        <w:t>MEDIJAK d.o.o., OIB: 53930159824, Zagreb, Kalinovica 5</w:t>
      </w:r>
      <w:r w:rsidR="000C7C17">
        <w:t xml:space="preserve"> </w:t>
      </w:r>
      <w:r w:rsidR="00BC60ED" w:rsidRPr="00BC60ED">
        <w:t>,</w:t>
      </w:r>
      <w:r>
        <w:t xml:space="preserve"> </w:t>
      </w:r>
      <w:r w:rsidR="000C7C17">
        <w:t>23</w:t>
      </w:r>
      <w:r w:rsidR="00C1233F">
        <w:t>.</w:t>
      </w:r>
      <w:r w:rsidR="000C7C17">
        <w:t xml:space="preserve"> </w:t>
      </w:r>
      <w:r>
        <w:t>svibnja 2019.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  <w:t xml:space="preserve">     z a k </w:t>
      </w:r>
      <w:proofErr w:type="spellStart"/>
      <w:r>
        <w:t>lj</w:t>
      </w:r>
      <w:proofErr w:type="spellEnd"/>
      <w:r>
        <w:t xml:space="preserve"> u č i o   j e 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</w:p>
    <w:p w:rsidRDefault="00443E35" w:rsidP="00BC60ED" w:rsidR="00443E35">
      <w:pPr>
        <w:ind w:firstLine="708"/>
        <w:jc w:val="both"/>
      </w:pPr>
      <w:r>
        <w:t xml:space="preserve">Zakazuje se ročište radi rasprave o pretpostavkama za otvaranje stečajnog postupka za dan </w:t>
      </w:r>
      <w:r w:rsidR="009A44AA">
        <w:t>11</w:t>
      </w:r>
      <w:r w:rsidR="00840BE5">
        <w:t xml:space="preserve">. </w:t>
      </w:r>
      <w:r w:rsidR="009A44AA">
        <w:t>srpnja</w:t>
      </w:r>
      <w:r>
        <w:t xml:space="preserve"> 2019. u </w:t>
      </w:r>
      <w:r w:rsidR="000C7C17">
        <w:t>9</w:t>
      </w:r>
      <w:r w:rsidR="00505E23">
        <w:t xml:space="preserve"> </w:t>
      </w:r>
      <w:r>
        <w:t>sati u zgradi Trgovačkog suda u Zagrebu, Petrinjska 8, soba broj 56/III kat – (dvorišna zgrada), na koje ročište se dostavom ovog zaključka poziva:</w:t>
      </w:r>
    </w:p>
    <w:p w:rsidRDefault="009A44AA" w:rsidP="009A44AA" w:rsidR="00443E35">
      <w:pPr>
        <w:jc w:val="both"/>
      </w:pPr>
      <w:r>
        <w:t>- predlagatelj.</w:t>
      </w:r>
    </w:p>
    <w:p w:rsidRDefault="000C7C17" w:rsidP="00BC60ED" w:rsidR="000C7C17">
      <w:pPr>
        <w:jc w:val="both"/>
      </w:pPr>
    </w:p>
    <w:p w:rsidRDefault="00443E35" w:rsidP="00BC60ED" w:rsidR="00443E35">
      <w:pPr>
        <w:jc w:val="both"/>
      </w:pPr>
      <w:r>
        <w:t xml:space="preserve">                                                        U Zagrebu </w:t>
      </w:r>
      <w:r w:rsidR="000C7C17">
        <w:t>23</w:t>
      </w:r>
      <w:r>
        <w:t>. svibnja 2019.</w:t>
      </w:r>
    </w:p>
    <w:p w:rsidRDefault="00443E35" w:rsidP="00BC60ED" w:rsidR="00443E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Sudac</w:t>
      </w:r>
    </w:p>
    <w:p w:rsidRDefault="00443E35" w:rsidP="00BC60ED" w:rsidR="00443E35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>Uputa o pravnom lijeku: Protiv zaključka nije dopušten pravni lijek (čl. 19. st. 7. SZ).</w:t>
      </w:r>
    </w:p>
    <w:p w:rsidRDefault="00443E35" w:rsidP="00BC60ED" w:rsidR="00443E35">
      <w:pPr>
        <w:jc w:val="both"/>
      </w:pPr>
    </w:p>
    <w:p w:rsidRDefault="00443E35" w:rsidP="00BC60ED" w:rsidR="00443E35">
      <w:pPr>
        <w:jc w:val="both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Za točnost </w:t>
      </w:r>
      <w:proofErr w:type="spellStart"/>
      <w:r>
        <w:t>otpravka</w:t>
      </w:r>
      <w:proofErr w:type="spellEnd"/>
      <w:r>
        <w:t>:</w:t>
      </w:r>
    </w:p>
    <w:p w:rsidRDefault="00443E35" w:rsidP="00BC60ED" w:rsidR="00443E3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Katarina Franjić</w:t>
      </w:r>
    </w:p>
    <w:p w:rsidRDefault="00031533" w:rsidP="00637B07" w:rsidR="00031533">
      <w:pPr>
        <w:jc w:val="both"/>
      </w:pPr>
    </w:p>
    <w:sectPr w:rsidR="0003153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9A3A04"/>
    <w:multiLevelType w:val="hybridMultilevel"/>
    <w:tmpl w:val="9674569E"/>
    <w:lvl w:tplc="53C03FF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4D0C"/>
    <w:rsid w:val="00031533"/>
    <w:rsid w:val="000C7C17"/>
    <w:rsid w:val="0015488E"/>
    <w:rsid w:val="00443E35"/>
    <w:rsid w:val="00505E23"/>
    <w:rsid w:val="00637B07"/>
    <w:rsid w:val="006C4E53"/>
    <w:rsid w:val="00840BE5"/>
    <w:rsid w:val="009A44AA"/>
    <w:rsid w:val="00B54D0C"/>
    <w:rsid w:val="00BC60ED"/>
    <w:rsid w:val="00C1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8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8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8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8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8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37B0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C7C1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C7C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48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8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8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8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8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2058</izvorni_sadrzaj>
    <derivirana_varijabla naziv="DomainObject.Predmet.Broj_1">2058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2017.</izvorni_sadrzaj>
    <derivirana_varijabla naziv="DomainObject.Predmet.DatumOsnivanja_1">21.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St-2058/2017</izvorni_sadrzaj>
    <derivirana_varijabla naziv="DomainObject.Predmet.OznakaBroj_1">St-2058/2017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MEDIJAK d.o.o. zastupanog po punomoćniku Slavomir Kujundžić</izvorni_sadrzaj>
    <derivirana_varijabla naziv="DomainObject.Predmet.ProtustrankaFormated_1">  MEDIJAK d.o.o. zastupanog po punomoćniku Slavomir Kujundžić</derivirana_varijabla>
  </DomainObject.Predmet.ProtustrankaFormated>
  <DomainObject.Predmet.ProtustrankaFormatedOIB>
    <izvorni_sadrzaj>  MEDIJAK d.o.o., OIB 53930159824 zastupanog po punomoćniku Slavomir Kujundžić</izvorni_sadrzaj>
    <derivirana_varijabla naziv="DomainObject.Predmet.ProtustrankaFormatedOIB_1">  MEDIJAK d.o.o., OIB 53930159824 zastupanog po punomoćniku Slavomir Kujundžić</derivirana_varijabla>
  </DomainObject.Predmet.ProtustrankaFormatedOIB>
  <DomainObject.Predmet.ProtustrankaFormatedWithAdress>
    <izvorni_sadrzaj> MEDIJAK d.o.o., Kalinovica 5, 10000 Zagreb zastupanog po punomoćniku Slavomir Kujundžić</izvorni_sadrzaj>
    <derivirana_varijabla naziv="DomainObject.Predmet.ProtustrankaFormatedWithAdress_1"> MEDIJAK d.o.o., Kalinovica 5, 10000 Zagreb zastupanog po punomoćniku Slavomir Kujundžić</derivirana_varijabla>
  </DomainObject.Predmet.ProtustrankaFormatedWithAdress>
  <DomainObject.Predmet.ProtustrankaFormatedWithAdressOIB>
    <izvorni_sadrzaj> MEDIJAK d.o.o., OIB 53930159824, Kalinovica 5, 10000 Zagreb zastupanog po punomoćniku Slavomir Kujundžić</izvorni_sadrzaj>
    <derivirana_varijabla naziv="DomainObject.Predmet.ProtustrankaFormatedWithAdressOIB_1"> MEDIJAK d.o.o., OIB 53930159824, Kalinovica 5, 10000 Zagreb zastupanog po punomoćniku Slavomir Kujundžić</derivirana_varijabla>
  </DomainObject.Predmet.ProtustrankaFormatedWithAdressOIB>
  <DomainObject.Predmet.ProtustrankaWithAdress>
    <izvorni_sadrzaj>MEDIJAK d.o.o. Kalinovica 5, 10000 Zagreb</izvorni_sadrzaj>
    <derivirana_varijabla naziv="DomainObject.Predmet.ProtustrankaWithAdress_1">MEDIJAK d.o.o. Kalinovica 5, 10000 Zagreb</derivirana_varijabla>
  </DomainObject.Predmet.ProtustrankaWithAdress>
  <DomainObject.Predmet.ProtustrankaWithAdressOIB>
    <izvorni_sadrzaj>MEDIJAK d.o.o., OIB 53930159824, Kalinovica 5, 10000 Zagreb</izvorni_sadrzaj>
    <derivirana_varijabla naziv="DomainObject.Predmet.ProtustrankaWithAdressOIB_1">MEDIJAK d.o.o., OIB 53930159824, Kalinovica 5, 10000 Zagreb</derivirana_varijabla>
  </DomainObject.Predmet.ProtustrankaWithAdressOIB>
  <DomainObject.Predmet.ProtustrankaNazivFormated>
    <izvorni_sadrzaj>MEDIJAK d.o.o.</izvorni_sadrzaj>
    <derivirana_varijabla naziv="DomainObject.Predmet.ProtustrankaNazivFormated_1">MEDIJAK d.o.o.</derivirana_varijabla>
  </DomainObject.Predmet.ProtustrankaNazivFormated>
  <DomainObject.Predmet.ProtustrankaNazivFormatedOIB>
    <izvorni_sadrzaj>MEDIJAK d.o.o., OIB 53930159824</izvorni_sadrzaj>
    <derivirana_varijabla naziv="DomainObject.Predmet.ProtustrankaNazivFormatedOIB_1">MEDIJAK d.o.o., OIB 53930159824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MEDIJAK d.o.o. zastupanog po punomoćniku Slavomir Kujundžić</item>
    </izvorni_sadrzaj>
    <derivirana_varijabla naziv="DomainObject.Predmet.ProtuStrankaListFormated_1">
      <item>MEDIJAK d.o.o. zastupanog po punomoćniku Slavomir Kujundžić</item>
    </derivirana_varijabla>
  </DomainObject.Predmet.ProtuStrankaListFormated>
  <DomainObject.Predmet.ProtuStrankaListFormatedOIB>
    <izvorni_sadrzaj>
      <item>MEDIJAK d.o.o., OIB 53930159824 zastupanog po punomoćniku Slavomir Kujundžić</item>
    </izvorni_sadrzaj>
    <derivirana_varijabla naziv="DomainObject.Predmet.ProtuStrankaListFormatedOIB_1">
      <item>MEDIJAK d.o.o., OIB 53930159824 zastupanog po punomoćniku Slavomir Kujundžić</item>
    </derivirana_varijabla>
  </DomainObject.Predmet.ProtuStrankaListFormatedOIB>
  <DomainObject.Predmet.ProtuStrankaListFormatedWithAdress>
    <izvorni_sadrzaj>
      <item>MEDIJAK d.o.o., Kalinovica 5, 10000 Zagreb zastupanog po punomoćniku Slavomir Kujundžić</item>
    </izvorni_sadrzaj>
    <derivirana_varijabla naziv="DomainObject.Predmet.ProtuStrankaListFormatedWithAdress_1">
      <item>MEDIJAK d.o.o., Kalinovica 5, 10000 Zagreb zastupanog po punomoćniku Slavomir Kujundžić</item>
    </derivirana_varijabla>
  </DomainObject.Predmet.ProtuStrankaListFormatedWithAdress>
  <DomainObject.Predmet.ProtuStrankaListFormatedWithAdressOIB>
    <izvorni_sadrzaj>
      <item>MEDIJAK d.o.o., OIB 53930159824, Kalinovica 5, 10000 Zagreb zastupanog po punomoćniku Slavomir Kujundžić</item>
    </izvorni_sadrzaj>
    <derivirana_varijabla naziv="DomainObject.Predmet.ProtuStrankaListFormatedWithAdressOIB_1">
      <item>MEDIJAK d.o.o., OIB 53930159824, Kalinovica 5, 10000 Zagreb zastupanog po punomoćniku Slavomir Kujundžić</item>
    </derivirana_varijabla>
  </DomainObject.Predmet.ProtuStrankaListFormatedWithAdressOIB>
  <DomainObject.Predmet.ProtuStrankaListNazivFormated>
    <izvorni_sadrzaj>
      <item>MEDIJAK d.o.o.</item>
    </izvorni_sadrzaj>
    <derivirana_varijabla naziv="DomainObject.Predmet.ProtuStrankaListNazivFormated_1">
      <item>MEDIJAK d.o.o.</item>
    </derivirana_varijabla>
  </DomainObject.Predmet.ProtuStrankaListNazivFormated>
  <DomainObject.Predmet.ProtuStrankaListNazivFormatedOIB>
    <izvorni_sadrzaj>
      <item>MEDIJAK d.o.o., OIB 53930159824</item>
    </izvorni_sadrzaj>
    <derivirana_varijabla naziv="DomainObject.Predmet.ProtuStrankaListNazivFormatedOIB_1">
      <item>MEDIJAK d.o.o., OIB 53930159824</item>
    </derivirana_varijabla>
  </DomainObject.Predmet.ProtuStrankaListNazivFormatedOIB>
  <DomainObject.Predmet.OstaliListFormated>
    <izvorni_sadrzaj>
      <item>Slavomir Kujundžić punomoćnik sudionika u postupku MEDIJAK d.o.o.</item>
      <item>Hrvatska poštanska banka d.d.</item>
      <item>Croatia banka d.d.</item>
    </izvorni_sadrzaj>
    <derivirana_varijabla naziv="DomainObject.Predmet.OstaliListFormated_1">
      <item>Slavomir Kujundžić punomoćnik sudionika u postupku MEDIJAK d.o.o.</item>
      <item>Hrvatska poštanska banka d.d.</item>
      <item>Croatia banka d.d.</item>
    </derivirana_varijabla>
  </DomainObject.Predmet.OstaliListFormated>
  <DomainObject.Predmet.OstaliListFormatedOIB>
    <izvorni_sadrzaj>
      <item>Slavomir Kujundžić, OIB 22394027135 punomoćnik sudionika u postupku MEDIJAK d.o.o.</item>
      <item>Hrvatska poštanska banka d.d.</item>
      <item>Croatia banka d.d.</item>
    </izvorni_sadrzaj>
    <derivirana_varijabla naziv="DomainObject.Predmet.OstaliListFormatedOIB_1">
      <item>Slavomir Kujundžić, OIB 22394027135 punomoćnik sudionika u postupku MEDIJAK d.o.o.</item>
      <item>Hrvatska poštanska banka d.d.</item>
      <item>Croatia banka d.d.</item>
    </derivirana_varijabla>
  </DomainObject.Predmet.OstaliListFormatedOIB>
  <DomainObject.Predmet.OstaliListFormatedWithAdress>
    <izvorni_sadrzaj>
      <item>Slavomir Kujundžić, Ivanbegovina 112 A, 21260 Ivanbegovina punomoćnik sudionika u postupku MEDIJAK d.o.o.</item>
      <item>Hrvatska poštanska banka d.d., Jurišićeva 4, 10000 Zagreb</item>
      <item>Croatia banka d.d., Roberta Frangeša Mihanovića 9, 10000 Zagreb</item>
    </izvorni_sadrzaj>
    <derivirana_varijabla naziv="DomainObject.Predmet.OstaliListFormatedWithAdress_1">
      <item>Slavomir Kujundžić, Ivanbegovina 112 A, 21260 Ivanbegovina punomoćnik sudionika u postupku MEDIJAK d.o.o.</item>
      <item>Hrvatska poštanska banka d.d., Jurišićeva 4, 10000 Zagreb</item>
      <item>Croatia banka d.d., Roberta Frangeša Mihanovića 9, 10000 Zagreb</item>
    </derivirana_varijabla>
  </DomainObject.Predmet.OstaliListFormatedWithAdress>
  <DomainObject.Predmet.OstaliListFormatedWithAdressOIB>
    <izvorni_sadrzaj>
      <item>Slavomir Kujundžić, OIB 22394027135, Ivanbegovina 112 A, 21260 Ivanbegovina punomoćnik sudionika u postupku MEDIJAK d.o.o.</item>
      <item>Hrvatska poštanska banka d.d., Jurišićeva 4, 10000 Zagreb</item>
      <item>Croatia banka d.d., Roberta Frangeša Mihanovića 9, 10000 Zagreb</item>
    </izvorni_sadrzaj>
    <derivirana_varijabla naziv="DomainObject.Predmet.OstaliListFormatedWithAdressOIB_1">
      <item>Slavomir Kujundžić, OIB 22394027135, Ivanbegovina 112 A, 21260 Ivanbegovina punomoćnik sudionika u postupku MEDIJAK d.o.o.</item>
      <item>Hrvatska poštanska banka d.d., Jurišićeva 4, 10000 Zagreb</item>
      <item>Croatia banka d.d., Roberta Frangeša Mihanovića 9, 10000 Zagreb</item>
    </derivirana_varijabla>
  </DomainObject.Predmet.OstaliListFormatedWithAdressOIB>
  <DomainObject.Predmet.OstaliListNazivFormated>
    <izvorni_sadrzaj>
      <item>Slavomir Kujundžić</item>
      <item>Hrvatska poštanska banka d.d.</item>
      <item>Croatia banka d.d.</item>
    </izvorni_sadrzaj>
    <derivirana_varijabla naziv="DomainObject.Predmet.OstaliListNazivFormated_1">
      <item>Slavomir Kujundžić</item>
      <item>Hrvatska poštanska banka d.d.</item>
      <item>Croatia banka d.d.</item>
    </derivirana_varijabla>
  </DomainObject.Predmet.OstaliListNazivFormated>
  <DomainObject.Predmet.OstaliListNazivFormatedOIB>
    <izvorni_sadrzaj>
      <item>Slavomir Kujundžić, OIB 22394027135</item>
      <item>Hrvatska poštanska banka d.d.</item>
      <item>Croatia banka d.d.</item>
    </izvorni_sadrzaj>
    <derivirana_varijabla naziv="DomainObject.Predmet.OstaliListNazivFormatedOIB_1">
      <item>Slavomir Kujundžić, OIB 22394027135</item>
      <item>Hrvatska poštanska banka d.d.</item>
      <item>Croatia banka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MEDIJAK d.o.o.</izvorni_sadrzaj>
    <derivirana_varijabla naziv="DomainObject.Predmet.ProtustrankaIDrugi_1">MEDIJAK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MEDIJAK d.o.o., OIB 53930159824, Kalinovica 5, 10000 Zagreb</izvorni_sadrzaj>
    <derivirana_varijabla naziv="DomainObject.Predmet.ProtustrankaIDrugiAdressOIB_1">MEDIJAK d.o.o., OIB 53930159824, Kalinovica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MEDIJAK d.o.o.</item>
      <item>Slavomir Kujundžić</item>
      <item>Hrvatska poštanska banka d.d.</item>
      <item>Croatia banka d.d.</item>
    </izvorni_sadrzaj>
    <derivirana_varijabla naziv="DomainObject.Predmet.SudioniciListNaziv_1">
      <item>FINA Regionalni centar Zagreb</item>
      <item>MEDIJAK d.o.o.</item>
      <item>Slavomir Kujundžić</item>
      <item>Hrvatska poštanska banka d.d.</item>
      <item>Croatia banka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MEDIJAK d.o.o., OIB 53930159824, Kalinovica 5,10000 Zagreb</item>
      <item>Slavomir Kujundžić, OIB 22394027135, Ivanbegovina 112 A,21260 Ivanbegovina</item>
      <item>Hrvatska poštanska banka d.d., Jurišićeva 4,10000 Zagreb</item>
      <item>Croatia banka d.d., Roberta Frangeša Mihanovića 9,10000 Zagreb</item>
    </izvorni_sadrzaj>
    <derivirana_varijabla naziv="DomainObject.Predmet.SudioniciListAdressOIB_1">
      <item>FINA Regionalni centar Zagreb, OIB 85821130368, Trg svibanjskih žrtava 1995. br. 1,10000 Zagreb</item>
      <item>MEDIJAK d.o.o., OIB 53930159824, Kalinovica 5,10000 Zagreb</item>
      <item>Slavomir Kujundžić, OIB 22394027135, Ivanbegovina 112 A,21260 Ivanbegovina</item>
      <item>Hrvatska poštanska banka d.d., Jurišićeva 4,10000 Zagreb</item>
      <item>Croatia banka d.d.,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53930159824</item>
      <item>, OIB 22394027135</item>
      <item>, OIB null</item>
      <item>, OIB null</item>
    </izvorni_sadrzaj>
    <derivirana_varijabla naziv="DomainObject.Predmet.SudioniciListNazivOIB_1">
      <item>, OIB 85821130368</item>
      <item>, OIB 53930159824</item>
      <item>, OIB 22394027135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2019.</izvorni_sadrzaj>
    <derivirana_varijabla naziv="DomainObject.Predmet.DatumZadnjeOdrzaneSudskeRadnje_1">23. svibnja 2019.</derivirana_varijabla>
  </DomainObject.Predmet.DatumZadnjeOdrzaneSudskeRadnje>
  <DomainObject.PredzadnjaOdlukaIzPredmeta.DatumDonosenjaOdluke>
    <izvorni_sadrzaj>22. siječnja 2019.</izvorni_sadrzaj>
    <derivirana_varijabla naziv="DomainObject.PredzadnjaOdlukaIzPredmeta.DatumDonosenjaOdluke_1">22. siječnja 2019.</derivirana_varijabla>
  </DomainObject.PredzadnjaOdlukaIzPredmeta.DatumDonosenjaOdluke>
  <DomainObject.PredzadnjaOdlukaIzPredmeta.Oznaka>
    <izvorni_sadrzaj>St-2058/2017-9</izvorni_sadrzaj>
    <derivirana_varijabla naziv="DomainObject.PredzadnjaOdlukaIzPredmeta.Oznaka_1">St-2058/2017-9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157</properties:Words>
  <properties:Characters>748</properties:Characters>
  <properties:Lines>34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2019-05-23T08:02:00Z</dcterms:created>
  <dc:creator>Danijela Uzelac</dc:creator>
  <cp:lastModifiedBy>Katarina Franjić</cp:lastModifiedBy>
  <dcterms:modified xmlns:xsi="http://www.w3.org/2001/XMLSchema-instance" xsi:type="dcterms:W3CDTF">2019-05-23T08:10:00Z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(st-2058-17.  zaključak poziv za ročište radi rasp.docx)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