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7fd0" w14:paraId="8057fd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928C5">
        <w:t>81</w:t>
      </w:r>
      <w:r w:rsidR="00053EB3">
        <w:t>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928C5" w:rsidRPr="00F928C5">
        <w:t>MUDRI TRANSPORT</w:t>
      </w:r>
      <w:r w:rsidR="00F928C5">
        <w:t xml:space="preserve">I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CC2416">
        <w:t>usluge</w:t>
      </w:r>
      <w:r w:rsidR="00271048">
        <w:t xml:space="preserve">, </w:t>
      </w:r>
      <w:r w:rsidR="00053EB3">
        <w:t>Zagreb</w:t>
      </w:r>
      <w:r w:rsidR="004F1200">
        <w:t xml:space="preserve">, </w:t>
      </w:r>
      <w:r w:rsidR="00F928C5">
        <w:t>Vladimira Ruždjaka 9 b</w:t>
      </w:r>
      <w:r w:rsidR="004F1200">
        <w:t>, MBS:</w:t>
      </w:r>
      <w:r w:rsidR="00A12563">
        <w:t>080775597</w:t>
      </w:r>
      <w:r w:rsidR="004F22E9">
        <w:t>, OIB:</w:t>
      </w:r>
      <w:r w:rsidR="00F928C5">
        <w:t>62465247590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933D6">
        <w:t>8</w:t>
      </w:r>
      <w:r w:rsidR="00F928C5">
        <w:t>1</w:t>
      </w:r>
      <w:r w:rsidR="00053EB3">
        <w:t>8</w:t>
      </w:r>
      <w:r w:rsidR="00CC2416">
        <w:t>/</w:t>
      </w:r>
      <w:r w:rsidR="00CE507E" w:rsidRPr="00257DF6">
        <w:t>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CC2416">
        <w:t>rujna</w:t>
      </w:r>
      <w:r w:rsidR="00DF5C60">
        <w:t xml:space="preserve"> 201</w:t>
      </w:r>
      <w:r w:rsidR="00CC2416">
        <w:t>5</w:t>
      </w:r>
      <w:r w:rsidRPr="00257DF6">
        <w:t xml:space="preserve">. godine dužnik u Očevidniku redoslijeda osnova za plaćanje ima evidentirane neizvršene osnove za plaćanje u ukupnom iznosu od </w:t>
      </w:r>
      <w:r w:rsidR="00F928C5">
        <w:t>72</w:t>
      </w:r>
      <w:r w:rsidR="00E82CCC">
        <w:t>.</w:t>
      </w:r>
      <w:r w:rsidR="00F928C5">
        <w:t>416</w:t>
      </w:r>
      <w:r w:rsidR="00E82CCC">
        <w:t>,</w:t>
      </w:r>
      <w:r w:rsidR="00F928C5">
        <w:t>01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928C5">
        <w:t>Igor Šprem</w:t>
      </w:r>
      <w:r w:rsidR="00B51D17">
        <w:t xml:space="preserve"> iz </w:t>
      </w:r>
      <w:r w:rsidR="00053EB3">
        <w:t>Zagreba</w:t>
      </w:r>
      <w:r w:rsidR="006F2C72">
        <w:t xml:space="preserve">, </w:t>
      </w:r>
      <w:r w:rsidR="00F928C5">
        <w:t>Žumberačka 24</w:t>
      </w:r>
      <w:r w:rsidR="003D0952">
        <w:t>,</w:t>
      </w:r>
      <w:r w:rsidR="00B17101">
        <w:t xml:space="preserve"> </w:t>
      </w:r>
      <w:r w:rsidR="00B51D17">
        <w:t>OIB</w:t>
      </w:r>
      <w:r w:rsidR="004F22E9">
        <w:t>:</w:t>
      </w:r>
      <w:r w:rsidR="00F928C5">
        <w:t>13002962924</w:t>
      </w:r>
      <w:r w:rsidR="009878B5">
        <w:t xml:space="preserve"> i Ivan Tonžetić iz Zagreba, Vladimira Ruždjaka 9/b, OIB:03217224822,</w:t>
      </w:r>
      <w:r w:rsidR="006F2C72">
        <w:t xml:space="preserve"> </w:t>
      </w:r>
      <w:r w:rsidR="0044005D">
        <w:t>da</w:t>
      </w:r>
      <w:r w:rsidR="00257DF6" w:rsidRPr="00257DF6">
        <w:t xml:space="preserve"> u roku od 15 dana od objave oglasa na mrežnoj stran</w:t>
      </w:r>
      <w:r w:rsidR="00DD1EFF">
        <w:t xml:space="preserve"> </w:t>
      </w:r>
      <w:r w:rsidR="00257DF6" w:rsidRPr="00257DF6">
        <w:t>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DD1EFF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DD1EFF">
        <w:t>i</w:t>
      </w:r>
      <w:r>
        <w:t>m zastupni</w:t>
      </w:r>
      <w:r w:rsidR="00DD1EFF">
        <w:t>cima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DD1EFF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E15" w:rsidR="00E44E15">
      <w:r>
        <w:separator/>
      </w:r>
    </w:p>
  </w:endnote>
  <w:endnote w:id="0" w:type="continuationSeparator">
    <w:p w:rsidRDefault="00E44E15" w:rsidR="00E4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E15" w:rsidR="00E44E15">
      <w:r>
        <w:separator/>
      </w:r>
    </w:p>
  </w:footnote>
  <w:footnote w:id="0" w:type="continuationSeparator">
    <w:p w:rsidRDefault="00E44E15" w:rsidR="00E44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C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53EB3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933D6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37EC9"/>
    <w:rsid w:val="0044005D"/>
    <w:rsid w:val="00472965"/>
    <w:rsid w:val="00473422"/>
    <w:rsid w:val="004B6D41"/>
    <w:rsid w:val="004F1200"/>
    <w:rsid w:val="004F22E9"/>
    <w:rsid w:val="004F282D"/>
    <w:rsid w:val="0051375E"/>
    <w:rsid w:val="00525F67"/>
    <w:rsid w:val="00575C1E"/>
    <w:rsid w:val="00584E56"/>
    <w:rsid w:val="00593EA3"/>
    <w:rsid w:val="005E0B71"/>
    <w:rsid w:val="005E0C82"/>
    <w:rsid w:val="005F4418"/>
    <w:rsid w:val="00606F08"/>
    <w:rsid w:val="00607C6B"/>
    <w:rsid w:val="00636DF2"/>
    <w:rsid w:val="00670EC1"/>
    <w:rsid w:val="006B5E06"/>
    <w:rsid w:val="006F2C72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A6C7D"/>
    <w:rsid w:val="008B4C8A"/>
    <w:rsid w:val="008B4F1A"/>
    <w:rsid w:val="0091570F"/>
    <w:rsid w:val="009751CA"/>
    <w:rsid w:val="009878B5"/>
    <w:rsid w:val="009A5179"/>
    <w:rsid w:val="009A7221"/>
    <w:rsid w:val="009D697C"/>
    <w:rsid w:val="009E0BF9"/>
    <w:rsid w:val="009E34C5"/>
    <w:rsid w:val="009F6FD9"/>
    <w:rsid w:val="00A12401"/>
    <w:rsid w:val="00A12563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17101"/>
    <w:rsid w:val="00B253F8"/>
    <w:rsid w:val="00B42E58"/>
    <w:rsid w:val="00B51D17"/>
    <w:rsid w:val="00BA56A1"/>
    <w:rsid w:val="00BC2963"/>
    <w:rsid w:val="00BE13AF"/>
    <w:rsid w:val="00BF7A77"/>
    <w:rsid w:val="00C009E7"/>
    <w:rsid w:val="00C171B8"/>
    <w:rsid w:val="00C31D03"/>
    <w:rsid w:val="00C46869"/>
    <w:rsid w:val="00C97351"/>
    <w:rsid w:val="00CC2416"/>
    <w:rsid w:val="00CE507E"/>
    <w:rsid w:val="00CF4DAC"/>
    <w:rsid w:val="00D1708D"/>
    <w:rsid w:val="00D7685C"/>
    <w:rsid w:val="00DD01C2"/>
    <w:rsid w:val="00DD1EFF"/>
    <w:rsid w:val="00DF5C60"/>
    <w:rsid w:val="00E02C40"/>
    <w:rsid w:val="00E1588A"/>
    <w:rsid w:val="00E2385C"/>
    <w:rsid w:val="00E2720F"/>
    <w:rsid w:val="00E44E15"/>
    <w:rsid w:val="00E65204"/>
    <w:rsid w:val="00E72B29"/>
    <w:rsid w:val="00E75278"/>
    <w:rsid w:val="00E82CCC"/>
    <w:rsid w:val="00EA51AA"/>
    <w:rsid w:val="00EB01DD"/>
    <w:rsid w:val="00EB6605"/>
    <w:rsid w:val="00F016FE"/>
    <w:rsid w:val="00F143C3"/>
    <w:rsid w:val="00F85C9A"/>
    <w:rsid w:val="00F928C5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A7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22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22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22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A7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22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22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22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Mudri transporti d.o.o. zastupanog po punomoćniku Igor Šprem; Ivan Tonžetić</izvorni_sadrzaj>
    <derivirana_varijabla naziv="DomainObject.Predmet.ProtustrankaFormated_1">  Mudri transporti d.o.o. zastupanog po punomoćniku Igor Šprem; Ivan Tonžetić</derivirana_varijabla>
  </DomainObject.Predmet.ProtustrankaFormated>
  <DomainObject.Predmet.ProtustrankaFormatedOIB>
    <izvorni_sadrzaj>  Mudri transporti d.o.o., OIB 62465247590 zastupanog po punomoćniku Igor Šprem; Ivan Tonžetić</izvorni_sadrzaj>
    <derivirana_varijabla naziv="DomainObject.Predmet.ProtustrankaFormatedOIB_1">  Mudri transporti d.o.o., OIB 62465247590 zastupanog po punomoćniku Igor Šprem; Ivan Tonžetić</derivirana_varijabla>
  </DomainObject.Predmet.ProtustrankaFormatedOIB>
  <DomainObject.Predmet.ProtustrankaFormatedWithAdress>
    <izvorni_sadrzaj> Mudri transporti d.o.o., Vladimira Ruždjaka 9/b, 10000 Zagreb zastupanog po punomoćniku Igor Šprem; Ivan Tonžetić</izvorni_sadrzaj>
    <derivirana_varijabla naziv="DomainObject.Predmet.ProtustrankaFormatedWithAdress_1"> Mudri transporti d.o.o., Vladimira Ruždjaka 9/b, 10000 Zagreb zastupanog po punomoćniku Igor Šprem; Ivan Tonžetić</derivirana_varijabla>
  </DomainObject.Predmet.ProtustrankaFormatedWithAdress>
  <DomainObject.Predmet.ProtustrankaFormatedWithAdressOIB>
    <izvorni_sadrzaj> Mudri transporti d.o.o., OIB 62465247590, Vladimira Ruždjaka 9/b, 10000 Zagreb zastupanog po punomoćniku Igor Šprem; Ivan Tonžetić</izvorni_sadrzaj>
    <derivirana_varijabla naziv="DomainObject.Predmet.ProtustrankaFormatedWithAdressOIB_1"> Mudri transporti d.o.o., OIB 62465247590, Vladimira Ruždjaka 9/b, 10000 Zagreb zastupanog po punomoćniku Igor Šprem; Ivan Tonžetić</derivirana_varijabla>
  </DomainObject.Predmet.ProtustrankaFormatedWithAdressOIB>
  <DomainObject.Predmet.ProtustrankaWithAdress>
    <izvorni_sadrzaj>Mudri transporti d.o.o. Vladimira Ruždjaka 9/b, 10000 Zagreb</izvorni_sadrzaj>
    <derivirana_varijabla naziv="DomainObject.Predmet.ProtustrankaWithAdress_1">Mudri transporti d.o.o. Vladimira Ruždjaka 9/b, 10000 Zagreb</derivirana_varijabla>
  </DomainObject.Predmet.ProtustrankaWithAdress>
  <DomainObject.Predmet.ProtustrankaWithAdressOIB>
    <izvorni_sadrzaj>Mudri transporti d.o.o., OIB 62465247590, Vladimira Ruždjaka 9/b, 10000 Zagreb</izvorni_sadrzaj>
    <derivirana_varijabla naziv="DomainObject.Predmet.ProtustrankaWithAdressOIB_1">Mudri transporti d.o.o., OIB 62465247590, Vladimira Ruždjaka 9/b, 10000 Zagreb</derivirana_varijabla>
  </DomainObject.Predmet.ProtustrankaWithAdressOIB>
  <DomainObject.Predmet.ProtustrankaNazivFormated>
    <izvorni_sadrzaj>Mudri transporti d.o.o.</izvorni_sadrzaj>
    <derivirana_varijabla naziv="DomainObject.Predmet.ProtustrankaNazivFormated_1">Mudri transporti d.o.o.</derivirana_varijabla>
  </DomainObject.Predmet.ProtustrankaNazivFormated>
  <DomainObject.Predmet.ProtustrankaNazivFormatedOIB>
    <izvorni_sadrzaj>Mudri transporti d.o.o., OIB 62465247590</izvorni_sadrzaj>
    <derivirana_varijabla naziv="DomainObject.Predmet.ProtustrankaNazivFormatedOIB_1">Mudri transporti d.o.o., OIB 62465247590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Mudri transporti d.o.o. zastupanog po punomoćniku Igor Šprem; Ivan Tonžetić</item>
    </izvorni_sadrzaj>
    <derivirana_varijabla naziv="DomainObject.Predmet.ProtuStrankaListFormated_1">
      <item>Mudri transporti d.o.o. zastupanog po punomoćniku Igor Šprem; Ivan Tonžetić</item>
    </derivirana_varijabla>
  </DomainObject.Predmet.ProtuStrankaListFormated>
  <DomainObject.Predmet.ProtuStrankaListFormatedOIB>
    <izvorni_sadrzaj>
      <item>Mudri transporti d.o.o., OIB 62465247590 zastupanog po punomoćniku Igor Šprem; Ivan Tonžetić</item>
    </izvorni_sadrzaj>
    <derivirana_varijabla naziv="DomainObject.Predmet.ProtuStrankaListFormatedOIB_1">
      <item>Mudri transporti d.o.o., OIB 62465247590 zastupanog po punomoćniku Igor Šprem; Ivan Tonžetić</item>
    </derivirana_varijabla>
  </DomainObject.Predmet.ProtuStrankaListFormatedOIB>
  <DomainObject.Predmet.ProtuStrankaListFormatedWithAdress>
    <izvorni_sadrzaj>
      <item>Mudri transporti d.o.o., Vladimira Ruždjaka 9/b, 10000 Zagreb zastupanog po punomoćniku Igor Šprem; Ivan Tonžetić</item>
    </izvorni_sadrzaj>
    <derivirana_varijabla naziv="DomainObject.Predmet.ProtuStrankaListFormatedWithAdress_1">
      <item>Mudri transporti d.o.o., Vladimira Ruždjaka 9/b, 10000 Zagreb zastupanog po punomoćniku Igor Šprem; Ivan Tonžetić</item>
    </derivirana_varijabla>
  </DomainObject.Predmet.ProtuStrankaListFormatedWithAdress>
  <DomainObject.Predmet.ProtuStrankaListFormatedWithAdressOIB>
    <izvorni_sadrzaj>
      <item>Mudri transporti d.o.o., OIB 62465247590, Vladimira Ruždjaka 9/b, 10000 Zagreb zastupanog po punomoćniku Igor Šprem; Ivan Tonžetić</item>
    </izvorni_sadrzaj>
    <derivirana_varijabla naziv="DomainObject.Predmet.ProtuStrankaListFormatedWithAdressOIB_1">
      <item>Mudri transporti d.o.o., OIB 62465247590, Vladimira Ruždjaka 9/b, 10000 Zagreb zastupanog po punomoćniku Igor Šprem; Ivan Tonžetić</item>
    </derivirana_varijabla>
  </DomainObject.Predmet.ProtuStrankaListFormatedWithAdressOIB>
  <DomainObject.Predmet.ProtuStrankaListNazivFormated>
    <izvorni_sadrzaj>
      <item>Mudri transporti d.o.o.</item>
    </izvorni_sadrzaj>
    <derivirana_varijabla naziv="DomainObject.Predmet.ProtuStrankaListNazivFormated_1">
      <item>Mudri transporti d.o.o.</item>
    </derivirana_varijabla>
  </DomainObject.Predmet.ProtuStrankaListNazivFormated>
  <DomainObject.Predmet.ProtuStrankaListNazivFormatedOIB>
    <izvorni_sadrzaj>
      <item>Mudri transporti d.o.o., OIB 62465247590</item>
    </izvorni_sadrzaj>
    <derivirana_varijabla naziv="DomainObject.Predmet.ProtuStrankaListNazivFormatedOIB_1">
      <item>Mudri transporti d.o.o., OIB 62465247590</item>
    </derivirana_varijabla>
  </DomainObject.Predmet.ProtuStrankaListNazivFormatedOIB>
  <DomainObject.Predmet.OstaliListFormated>
    <izvorni_sadrzaj>
      <item>Igor Šprem punomoćnik sudionika u postupku Mudri transporti d.o.o.</item>
      <item>Ivan Tonžetić punomoćnik sudionika u postupku Mudri transporti d.o.o.</item>
    </izvorni_sadrzaj>
    <derivirana_varijabla naziv="DomainObject.Predmet.OstaliListFormated_1">
      <item>Igor Šprem punomoćnik sudionika u postupku Mudri transporti d.o.o.</item>
      <item>Ivan Tonžetić punomoćnik sudionika u postupku Mudri transporti d.o.o.</item>
    </derivirana_varijabla>
  </DomainObject.Predmet.OstaliListFormated>
  <DomainObject.Predmet.OstaliListFormatedOIB>
    <izvorni_sadrzaj>
      <item>Igor Šprem, OIB 13002962924 punomoćnik sudionika u postupku Mudri transporti d.o.o.</item>
      <item>Ivan Tonžetić, OIB 03217224822 punomoćnik sudionika u postupku Mudri transporti d.o.o.</item>
    </izvorni_sadrzaj>
    <derivirana_varijabla naziv="DomainObject.Predmet.OstaliListFormatedOIB_1">
      <item>Igor Šprem, OIB 13002962924 punomoćnik sudionika u postupku Mudri transporti d.o.o.</item>
      <item>Ivan Tonžetić, OIB 03217224822 punomoćnik sudionika u postupku Mudri transporti d.o.o.</item>
    </derivirana_varijabla>
  </DomainObject.Predmet.OstaliListFormatedOIB>
  <DomainObject.Predmet.OstaliListFormatedWithAdress>
    <izvorni_sadrzaj>
      <item>Igor Šprem, Žumberačka 24, 10000 Zagreb punomoćnik sudionika u postupku Mudri transporti d.o.o.</item>
      <item>Ivan Tonžetić, Vladimira Ruždjaka 9/b, 10000 Zagreb punomoćnik sudionika u postupku Mudri transporti d.o.o.</item>
    </izvorni_sadrzaj>
    <derivirana_varijabla naziv="DomainObject.Predmet.OstaliListFormatedWithAdress_1">
      <item>Igor Šprem, Žumberačka 24, 10000 Zagreb punomoćnik sudionika u postupku Mudri transporti d.o.o.</item>
      <item>Ivan Tonžetić, Vladimira Ruždjaka 9/b, 10000 Zagreb punomoćnik sudionika u postupku Mudri transporti d.o.o.</item>
    </derivirana_varijabla>
  </DomainObject.Predmet.OstaliListFormatedWithAdress>
  <DomainObject.Predmet.OstaliListFormatedWithAdressOIB>
    <izvorni_sadrzaj>
      <item>Igor Šprem, OIB 13002962924, Žumberačka 24, 10000 Zagreb punomoćnik sudionika u postupku Mudri transporti d.o.o.</item>
      <item>Ivan Tonžetić, OIB 03217224822, Vladimira Ruždjaka 9/b, 10000 Zagreb punomoćnik sudionika u postupku Mudri transporti d.o.o.</item>
    </izvorni_sadrzaj>
    <derivirana_varijabla naziv="DomainObject.Predmet.OstaliListFormatedWithAdressOIB_1">
      <item>Igor Šprem, OIB 13002962924, Žumberačka 24, 10000 Zagreb punomoćnik sudionika u postupku Mudri transporti d.o.o.</item>
      <item>Ivan Tonžetić, OIB 03217224822, Vladimira Ruždjaka 9/b, 10000 Zagreb punomoćnik sudionika u postupku Mudri transporti d.o.o.</item>
    </derivirana_varijabla>
  </DomainObject.Predmet.OstaliListFormatedWithAdressOIB>
  <DomainObject.Predmet.OstaliListNazivFormated>
    <izvorni_sadrzaj>
      <item>Igor Šprem</item>
      <item>Ivan Tonžetić</item>
    </izvorni_sadrzaj>
    <derivirana_varijabla naziv="DomainObject.Predmet.OstaliListNazivFormated_1">
      <item>Igor Šprem</item>
      <item>Ivan Tonžetić</item>
    </derivirana_varijabla>
  </DomainObject.Predmet.OstaliListNazivFormated>
  <DomainObject.Predmet.OstaliListNazivFormatedOIB>
    <izvorni_sadrzaj>
      <item>Igor Šprem, OIB 13002962924</item>
      <item>Ivan Tonžetić, OIB 03217224822</item>
    </izvorni_sadrzaj>
    <derivirana_varijabla naziv="DomainObject.Predmet.OstaliListNazivFormatedOIB_1">
      <item>Igor Šprem, OIB 13002962924</item>
      <item>Ivan Tonžetić, OIB 03217224822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Mudri transporti d.o.o.</izvorni_sadrzaj>
    <derivirana_varijabla naziv="DomainObject.Predmet.ProtustrankaIDrugi_1">Mudri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Mudri transporti d.o.o., OIB 62465247590, Vladimira Ruždjaka 9/b, 10000 Zagreb</izvorni_sadrzaj>
    <derivirana_varijabla naziv="DomainObject.Predmet.ProtustrankaIDrugiAdressOIB_1">Mudri transporti d.o.o., OIB 62465247590, Vladimira Ruždjaka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Mudri transporti d.o.o.</item>
      <item>FINA Regionalni centar Zagreb</item>
      <item>Igor Šprem</item>
      <item>Ivan Tonžetić</item>
    </izvorni_sadrzaj>
    <derivirana_varijabla naziv="DomainObject.Predmet.SudioniciListNaziv_1">
      <item>Mudri transporti d.o.o.</item>
      <item>FINA Regionalni centar Zagreb</item>
      <item>Igor Šprem</item>
      <item>Ivan Tonžetić</item>
    </derivirana_varijabla>
  </DomainObject.Predmet.SudioniciListNaziv>
  <DomainObject.Predmet.SudioniciListAdressOIB>
    <izvorni_sadrzaj>
      <item>Mudri transporti d.o.o., OIB 62465247590, Vladimira Ruždjaka 9/b,10000 Zagreb</item>
      <item>FINA Regionalni centar Zagreb, OIB 85821130368, Trg svibanjskih žrtava 1995. br. 1,10000 Zagreb</item>
      <item>Igor Šprem, OIB 13002962924, Žumberačka 24,10000 Zagreb</item>
      <item>Ivan Tonžetić, OIB 03217224822, Vladimira Ruždjaka 9/b,10000 Zagreb</item>
    </izvorni_sadrzaj>
    <derivirana_varijabla naziv="DomainObject.Predmet.SudioniciListAdressOIB_1">
      <item>Mudri transporti d.o.o., OIB 62465247590, Vladimira Ruždjaka 9/b,10000 Zagreb</item>
      <item>FINA Regionalni centar Zagreb, OIB 85821130368, Trg svibanjskih žrtava 1995. br. 1,10000 Zagreb</item>
      <item>Igor Šprem, OIB 13002962924, Žumberačka 24,10000 Zagreb</item>
      <item>Ivan Tonžetić, OIB 03217224822, Vladimira Ruždjaka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62465247590</item>
      <item>, OIB 85821130368</item>
      <item>, OIB 13002962924</item>
      <item>, OIB 03217224822</item>
    </izvorni_sadrzaj>
    <derivirana_varijabla naziv="DomainObject.Predmet.SudioniciListNazivOIB_1">
      <item>, OIB 62465247590</item>
      <item>, OIB 85821130368</item>
      <item>, OIB 13002962924</item>
      <item>, OIB 03217224822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311</properties:Words>
  <properties:Characters>1777</properties:Characters>
  <properties:Lines>51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2016-06-23T12:29:00Z</dcterms:created>
  <dc:creator>TRGOVAČKI SUD</dc:creator>
  <cp:lastModifiedBy>Miroslav Lovreković</cp:lastModifiedBy>
  <cp:lastPrinted>2016-06-27T06:50:00Z</cp:lastPrinted>
  <dcterms:modified xmlns:xsi="http://www.w3.org/2001/XMLSchema-instance" xsi:type="dcterms:W3CDTF">2016-06-27T08:37:00Z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