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9694" w14:paraId="97f9694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1B1263">
        <w:rPr>
          <w:rFonts w:hAnsi="Times New Roman" w:ascii="Times New Roman"/>
          <w:szCs w:val="24"/>
          <w:lang w:val="hr-HR"/>
        </w:rPr>
        <w:t>4835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1B1263">
        <w:rPr>
          <w:rFonts w:hAnsi="Times New Roman" w:ascii="Times New Roman"/>
          <w:szCs w:val="24"/>
        </w:rPr>
        <w:t xml:space="preserve"> </w:t>
      </w:r>
      <w:r w:rsidR="001B1263">
        <w:rPr>
          <w:rFonts w:hAnsi="Times New Roman" w:ascii="Times New Roman"/>
        </w:rPr>
        <w:t xml:space="preserve">FATUM d.o.o., Matetić Rongovljeva 39, Zagreb, OIB </w:t>
      </w:r>
      <w:r w:rsidR="001B1263" w:rsidRPr="00551D0C">
        <w:rPr>
          <w:rFonts w:hAnsi="Times New Roman" w:ascii="Times New Roman"/>
        </w:rPr>
        <w:t>73209576306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104DD5">
        <w:rPr>
          <w:rFonts w:hAnsi="Times New Roman" w:ascii="Times New Roman"/>
        </w:rPr>
        <w:t>20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4DD5">
        <w:rPr>
          <w:rFonts w:hAnsi="Times New Roman" w:ascii="Times New Roman"/>
          <w:szCs w:val="24"/>
          <w:lang w:val="hr-HR"/>
        </w:rPr>
        <w:t xml:space="preserve"> </w:t>
      </w:r>
      <w:r w:rsidR="001B1263">
        <w:rPr>
          <w:rFonts w:hAnsi="Times New Roman" w:ascii="Times New Roman"/>
        </w:rPr>
        <w:t xml:space="preserve">FATUM d.o.o., Matetić Rongovljeva 39, Zagreb, OIB </w:t>
      </w:r>
      <w:r w:rsidR="001B1263" w:rsidRPr="00551D0C">
        <w:rPr>
          <w:rFonts w:hAnsi="Times New Roman" w:ascii="Times New Roman"/>
        </w:rPr>
        <w:t>73209576306</w:t>
      </w:r>
      <w:r w:rsidR="001B1263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E9430C">
        <w:rPr>
          <w:rFonts w:hAnsi="Times New Roman" w:ascii="Times New Roman"/>
          <w:szCs w:val="24"/>
          <w:lang w:val="hr-HR"/>
        </w:rPr>
        <w:t>24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096474">
        <w:rPr>
          <w:rFonts w:hAnsi="Times New Roman" w:ascii="Times New Roman"/>
          <w:szCs w:val="24"/>
          <w:lang w:val="hr-HR"/>
        </w:rPr>
        <w:t>11,</w:t>
      </w:r>
      <w:r w:rsidR="001B1263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1B1263">
        <w:rPr>
          <w:rFonts w:hAnsi="Times New Roman" w:ascii="Times New Roman"/>
        </w:rPr>
        <w:t xml:space="preserve">FATUM d.o.o., Matetić Rongovljeva 39, Zagreb, OIB </w:t>
      </w:r>
      <w:r w:rsidR="001B1263" w:rsidRPr="00551D0C">
        <w:rPr>
          <w:rFonts w:hAnsi="Times New Roman" w:ascii="Times New Roman"/>
        </w:rPr>
        <w:t>73209576306</w:t>
      </w:r>
    </w:p>
    <w:p w:rsidRDefault="00FC5251" w:rsidP="00FB241F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1B1263" w:rsidRPr="001B1263">
        <w:rPr>
          <w:rFonts w:hAnsi="Times New Roman" w:ascii="Times New Roman"/>
          <w:szCs w:val="24"/>
          <w:lang w:val="hr-HR"/>
        </w:rPr>
        <w:t>Jasmin Gavranović, Zagreb, Ulica Ivana Matetića Ronjgova 39, OIB 27992337569 i Edina Krpan, Crikvenica, Basaričekova 38, OIB 26706868799</w:t>
      </w: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096474">
        <w:rPr>
          <w:rFonts w:hAnsi="Times New Roman" w:ascii="Times New Roman"/>
          <w:szCs w:val="24"/>
        </w:rPr>
        <w:t>08</w:t>
      </w:r>
      <w:r w:rsidR="00E9430C">
        <w:rPr>
          <w:rFonts w:hAnsi="Times New Roman" w:ascii="Times New Roman"/>
          <w:szCs w:val="24"/>
        </w:rPr>
        <w:t>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B1263">
        <w:rPr>
          <w:rFonts w:hAnsi="Times New Roman" w:ascii="Times New Roman"/>
          <w:szCs w:val="24"/>
          <w:lang w:val="hr-HR"/>
        </w:rPr>
        <w:t>747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1B1263">
        <w:rPr>
          <w:rFonts w:hAnsi="Times New Roman" w:ascii="Times New Roman"/>
          <w:szCs w:val="24"/>
          <w:lang w:val="hr-HR"/>
        </w:rPr>
        <w:t>61.561,30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096474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D16E89">
        <w:rPr>
          <w:rFonts w:hAnsi="Times New Roman" w:ascii="Times New Roman"/>
          <w:szCs w:val="24"/>
          <w:lang w:val="hr-HR"/>
        </w:rPr>
        <w:t>20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A33C2D">
        <w:rPr>
          <w:rFonts w:hAnsi="Times New Roman" w:ascii="Times New Roman"/>
          <w:szCs w:val="24"/>
          <w:lang w:val="hr-HR"/>
        </w:rPr>
        <w:t>, 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2152A3" w:rsidR="00A33C2D" w:rsidRPr="00A33C2D">
      <w:pPr>
        <w:jc w:val="right"/>
        <w:rPr>
          <w:rFonts w:hAnsi="Times New Roman" w:ascii="Times New Roman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="00A33C2D" w:rsidRPr="00A33C2D">
        <w:rPr>
          <w:rFonts w:hAnsi="Times New Roman" w:ascii="Times New Roman"/>
        </w:rPr>
        <w:t>za točnost otpravka-ovlašteni službenik</w:t>
      </w:r>
    </w:p>
    <w:p w:rsidRDefault="00A33C2D" w:rsidP="002152A3" w:rsidR="00A33C2D" w:rsidRPr="00A33C2D">
      <w:pPr>
        <w:jc w:val="right"/>
        <w:rPr>
          <w:rFonts w:hAnsi="Times New Roman" w:ascii="Times New Roman"/>
        </w:rPr>
      </w:pPr>
      <w:r w:rsidRPr="00A33C2D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1B1263">
      <w:rPr>
        <w:rFonts w:hAnsi="Times New Roman" w:ascii="Times New Roman"/>
        <w:szCs w:val="24"/>
        <w:lang w:val="pl-PL"/>
      </w:rPr>
      <w:t>4835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96474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B1263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52602"/>
    <w:rsid w:val="009807F3"/>
    <w:rsid w:val="0099151F"/>
    <w:rsid w:val="009A1176"/>
    <w:rsid w:val="009D08C5"/>
    <w:rsid w:val="00A13441"/>
    <w:rsid w:val="00A33C2D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3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C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C2D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C2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C2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3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C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C2D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C2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C2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4835</izvorni_sadrzaj>
    <derivirana_varijabla naziv="DomainObject.Predmet.Broj_1">4835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St-4835/2016</izvorni_sadrzaj>
    <derivirana_varijabla naziv="DomainObject.Predmet.OznakaBroj_1">St-4835/2016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FATUM d.o.o. zastupanog po punomoćniku Jasmin Gavranović; Edina Krpan</izvorni_sadrzaj>
    <derivirana_varijabla naziv="DomainObject.Predmet.ProtustrankaFormated_1">  FATUM d.o.o. zastupanog po punomoćniku Jasmin Gavranović; Edina Krpan</derivirana_varijabla>
  </DomainObject.Predmet.ProtustrankaFormated>
  <DomainObject.Predmet.ProtustrankaFormatedOIB>
    <izvorni_sadrzaj>  FATUM d.o.o., OIB 73209576306 zastupanog po punomoćniku Jasmin Gavranović; Edina Krpan</izvorni_sadrzaj>
    <derivirana_varijabla naziv="DomainObject.Predmet.ProtustrankaFormatedOIB_1">  FATUM d.o.o., OIB 73209576306 zastupanog po punomoćniku Jasmin Gavranović; Edina Krpan</derivirana_varijabla>
  </DomainObject.Predmet.ProtustrankaFormatedOIB>
  <DomainObject.Predmet.ProtustrankaFormatedWithAdress>
    <izvorni_sadrzaj> FATUM d.o.o., Matetić Rongovljeva 39, 10000 Zagreb zastupanog po punomoćniku Jasmin Gavranović; Edina Krpan</izvorni_sadrzaj>
    <derivirana_varijabla naziv="DomainObject.Predmet.ProtustrankaFormatedWithAdress_1"> FATUM d.o.o., Matetić Rongovljeva 39, 10000 Zagreb zastupanog po punomoćniku Jasmin Gavranović; Edina Krpan</derivirana_varijabla>
  </DomainObject.Predmet.ProtustrankaFormatedWithAdress>
  <DomainObject.Predmet.ProtustrankaFormatedWithAdressOIB>
    <izvorni_sadrzaj> FATUM d.o.o., OIB 73209576306, Matetić Rongovljeva 39, 10000 Zagreb zastupanog po punomoćniku Jasmin Gavranović; Edina Krpan</izvorni_sadrzaj>
    <derivirana_varijabla naziv="DomainObject.Predmet.ProtustrankaFormatedWithAdressOIB_1"> FATUM d.o.o., OIB 73209576306, Matetić Rongovljeva 39, 10000 Zagreb zastupanog po punomoćniku Jasmin Gavranović; Edina Krpan</derivirana_varijabla>
  </DomainObject.Predmet.ProtustrankaFormatedWithAdressOIB>
  <DomainObject.Predmet.ProtustrankaWithAdress>
    <izvorni_sadrzaj>FATUM d.o.o. Matetić Rongovljeva 39, 10000 Zagreb</izvorni_sadrzaj>
    <derivirana_varijabla naziv="DomainObject.Predmet.ProtustrankaWithAdress_1">FATUM d.o.o. Matetić Rongovljeva 39, 10000 Zagreb</derivirana_varijabla>
  </DomainObject.Predmet.ProtustrankaWithAdress>
  <DomainObject.Predmet.ProtustrankaWithAdressOIB>
    <izvorni_sadrzaj>FATUM d.o.o., OIB 73209576306, Matetić Rongovljeva 39, 10000 Zagreb</izvorni_sadrzaj>
    <derivirana_varijabla naziv="DomainObject.Predmet.ProtustrankaWithAdressOIB_1">FATUM d.o.o., OIB 73209576306, Matetić Rongovljeva 39, 10000 Zagreb</derivirana_varijabla>
  </DomainObject.Predmet.ProtustrankaWithAdressOIB>
  <DomainObject.Predmet.ProtustrankaNazivFormated>
    <izvorni_sadrzaj>FATUM d.o.o.</izvorni_sadrzaj>
    <derivirana_varijabla naziv="DomainObject.Predmet.ProtustrankaNazivFormated_1">FATUM d.o.o.</derivirana_varijabla>
  </DomainObject.Predmet.ProtustrankaNazivFormated>
  <DomainObject.Predmet.ProtustrankaNazivFormatedOIB>
    <izvorni_sadrzaj>FATUM d.o.o., OIB 73209576306</izvorni_sadrzaj>
    <derivirana_varijabla naziv="DomainObject.Predmet.ProtustrankaNazivFormatedOIB_1">FATUM d.o.o., OIB 73209576306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 Gavranović; Edina Krpan</izvorni_sadrzaj>
    <derivirana_varijabla naziv="DomainObject.Predmet.StrankaFormated_1">  FINA Regionalni centar Zagreb; Jasmin Gavranović; Edina Krpan</derivirana_varijabla>
  </DomainObject.Predmet.StrankaFormated>
  <DomainObject.Predmet.StrankaFormatedOIB>
    <izvorni_sadrzaj>  FINA Regionalni centar Zagreb, OIB 85821130368; Jasmin Gavranović, OIB 27992337569; Edina Krpan, OIB 26706868799</izvorni_sadrzaj>
    <derivirana_varijabla naziv="DomainObject.Predmet.StrankaFormatedOIB_1">  FINA Regionalni centar Zagreb, OIB 85821130368; Jasmin Gavranović, OIB 27992337569; Edina Krpan, OIB 26706868799</derivirana_varijabla>
  </DomainObject.Predmet.StrankaFormatedOIB>
  <DomainObject.Predmet.StrankaFormatedWithAdress>
    <izvorni_sadrzaj> FINA Regionalni centar Zagreb, Trg svibanjskih žrtava 1995. 1, 10000 Zagreb; Jasmin Gavranović, Ulica Ivana Matetića Ronjgova 39, 10000 Zagreb; Edina Krpan, Basaričekova 38, 51260 Crikvenica</izvorni_sadrzaj>
    <derivirana_varijabla naziv="DomainObject.Predmet.StrankaFormatedWithAdress_1"> FINA Regionalni centar Zagreb, Trg svibanjskih žrtava 1995. 1, 10000 Zagreb; Jasmin Gavranović, Ulica Ivana Matetića Ronjgova 39, 10000 Zagreb; Edina Krpan, Basaričekova 38, 51260 Crikvenica</derivirana_varijabla>
  </DomainObject.Predmet.StrankaFormatedWithAdress>
  <DomainObject.Predmet.StrankaFormatedWithAdressOIB>
    <izvorni_sadrzaj> FINA Regionalni centar Zagreb, OIB 85821130368, Trg svibanjskih žrtava 1995. 1, 10000 Zagreb; Jasmin Gavranović, OIB 27992337569, Ulica Ivana Matetića Ronjgova 39, 10000 Zagreb; Edina Krpan, OIB 26706868799, Basaričekova 38, 51260 Crikvenica</izvorni_sadrzaj>
    <derivirana_varijabla naziv="DomainObject.Predmet.StrankaFormatedWithAdressOIB_1"> FINA Regionalni centar Zagreb, OIB 85821130368, Trg svibanjskih žrtava 1995. 1, 10000 Zagreb; Jasmin Gavranović, OIB 27992337569, Ulica Ivana Matetića Ronjgova 39, 10000 Zagreb; Edina Krpan, OIB 26706868799, Basaričekova 38, 51260 Crikvenica</derivirana_varijabla>
  </DomainObject.Predmet.StrankaFormatedWithAdressOIB>
  <DomainObject.Predmet.StrankaWithAdress>
    <izvorni_sadrzaj>FINA Regionalni centar Zagreb Trg svibanjskih žrtava 1995. 1,10000 Zagreb,Jasmin Gavranović Ulica Ivana Matetića Ronjgova 39,10000 Zagreb,Edina Krpan Basaričekova 38,51260 Crikvenica</izvorni_sadrzaj>
    <derivirana_varijabla naziv="DomainObject.Predmet.StrankaWithAdress_1">FINA Regionalni centar Zagreb Trg svibanjskih žrtava 1995. 1,10000 Zagreb,Jasmin Gavranović Ulica Ivana Matetića Ronjgova 39,10000 Zagreb,Edina Krpan Basaričekova 38,51260 Crikvenica</derivirana_varijabla>
  </DomainObject.Predmet.StrankaWithAdress>
  <DomainObject.Predmet.StrankaWithAdressOIB>
    <izvorni_sadrzaj>FINA Regionalni centar Zagreb, OIB 85821130368, Trg svibanjskih žrtava 1995. 1,10000 Zagreb,Jasmin Gavranović, OIB 27992337569, Ulica Ivana Matetića Ronjgova 39,10000 Zagreb,Edina Krpan, OIB 26706868799, Basaričekova 38,51260 Crikvenica</izvorni_sadrzaj>
    <derivirana_varijabla naziv="DomainObject.Predmet.StrankaWithAdressOIB_1">FINA Regionalni centar Zagreb, OIB 85821130368, Trg svibanjskih žrtava 1995. 1,10000 Zagreb,Jasmin Gavranović, OIB 27992337569, Ulica Ivana Matetića Ronjgova 39,10000 Zagreb,Edina Krpan, OIB 26706868799, Basaričekova 38,51260 Crikvenica</derivirana_varijabla>
  </DomainObject.Predmet.StrankaWithAdressOIB>
  <DomainObject.Predmet.StrankaNazivFormated>
    <izvorni_sadrzaj>FINA Regionalni centar Zagreb,Jasmin Gavranović,Edina Krpan</izvorni_sadrzaj>
    <derivirana_varijabla naziv="DomainObject.Predmet.StrankaNazivFormated_1">FINA Regionalni centar Zagreb,Jasmin Gavranović,Edina Krpan</derivirana_varijabla>
  </DomainObject.Predmet.StrankaNazivFormated>
  <DomainObject.Predmet.StrankaNazivFormatedOIB>
    <izvorni_sadrzaj>FINA Regionalni centar Zagreb, OIB 85821130368,Jasmin Gavranović, OIB 27992337569,Edina Krpan, OIB 26706868799</izvorni_sadrzaj>
    <derivirana_varijabla naziv="DomainObject.Predmet.StrankaNazivFormatedOIB_1">FINA Regionalni centar Zagreb, OIB 85821130368,Jasmin Gavranović, OIB 27992337569,Edina Krpan, OIB 26706868799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Jasmin Gavranović</item>
      <item>Edina Krpan</item>
    </izvorni_sadrzaj>
    <derivirana_varijabla naziv="DomainObject.Predmet.StrankaListFormated_1">
      <item>FINA Regionalni centar Zagreb</item>
      <item>Jasmin Gavranović</item>
      <item>Edina Krpan</item>
    </derivirana_varijabla>
  </DomainObject.Predmet.StrankaListFormated>
  <DomainObject.Predmet.StrankaListFormatedOIB>
    <izvorni_sadrzaj>
      <item>FINA Regionalni centar Zagreb, OIB 85821130368</item>
      <item>Jasmin Gavranović, OIB 27992337569</item>
      <item>Edina Krpan, OIB 26706868799</item>
    </izvorni_sadrzaj>
    <derivirana_varijabla naziv="DomainObject.Predmet.StrankaListFormatedOIB_1">
      <item>FINA Regionalni centar Zagreb, OIB 85821130368</item>
      <item>Jasmin Gavranović, OIB 27992337569</item>
      <item>Edina Krpan, OIB 26706868799</item>
    </derivirana_varijabla>
  </DomainObject.Predmet.StrankaListFormatedOIB>
  <DomainObject.Predmet.StrankaListFormatedWithAdress>
    <izvorni_sadrzaj>
      <item>FINA Regionalni centar Zagreb, Trg svibanjskih žrtava 1995. 1, 10000 Zagreb</item>
      <item>Jasmin Gavranović, Ulica Ivana Matetića Ronjgova 39, 10000 Zagreb</item>
      <item>Edina Krpan, Basaričekova 38, 51260 Crikvenica</item>
    </izvorni_sadrzaj>
    <derivirana_varijabla naziv="DomainObject.Predmet.StrankaListFormatedWithAdress_1">
      <item>FINA Regionalni centar Zagreb, Trg svibanjskih žrtava 1995. 1, 10000 Zagreb</item>
      <item>Jasmin Gavranović, Ulica Ivana Matetića Ronjgova 39, 10000 Zagreb</item>
      <item>Edina Krpan, Basaričekova 38, 51260 Crikvenica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Jasmin Gavranović, OIB 27992337569, Ulica Ivana Matetića Ronjgova 39, 10000 Zagreb</item>
      <item>Edina Krpan, OIB 26706868799, Basaričekova 38, 51260 Crikvenica</item>
    </izvorni_sadrzaj>
    <derivirana_varijabla naziv="DomainObject.Predmet.StrankaListFormatedWithAdressOIB_1">
      <item>FINA Regionalni centar Zagreb, OIB 85821130368, Trg svibanjskih žrtava 1995. 1, 10000 Zagreb</item>
      <item>Jasmin Gavranović, OIB 27992337569, Ulica Ivana Matetića Ronjgova 39, 10000 Zagreb</item>
      <item>Edina Krpan, OIB 26706868799, Basaričekova 38, 51260 Crikvenica</item>
    </derivirana_varijabla>
  </DomainObject.Predmet.StrankaListFormatedWithAdressOIB>
  <DomainObject.Predmet.StrankaListNazivFormated>
    <izvorni_sadrzaj>
      <item>FINA Regionalni centar Zagreb</item>
      <item>Jasmin Gavranović</item>
      <item>Edina Krpan</item>
    </izvorni_sadrzaj>
    <derivirana_varijabla naziv="DomainObject.Predmet.StrankaListNazivFormated_1">
      <item>FINA Regionalni centar Zagreb</item>
      <item>Jasmin Gavranović</item>
      <item>Edina Krpan</item>
    </derivirana_varijabla>
  </DomainObject.Predmet.StrankaListNazivFormated>
  <DomainObject.Predmet.StrankaListNazivFormatedOIB>
    <izvorni_sadrzaj>
      <item>FINA Regionalni centar Zagreb, OIB 85821130368</item>
      <item>Jasmin Gavranović, OIB 27992337569</item>
      <item>Edina Krpan, OIB 26706868799</item>
    </izvorni_sadrzaj>
    <derivirana_varijabla naziv="DomainObject.Predmet.StrankaListNazivFormatedOIB_1">
      <item>FINA Regionalni centar Zagreb, OIB 85821130368</item>
      <item>Jasmin Gavranović, OIB 27992337569</item>
      <item>Edina Krpan, OIB 26706868799</item>
    </derivirana_varijabla>
  </DomainObject.Predmet.StrankaListNazivFormatedOIB>
  <DomainObject.Predmet.ProtuStrankaListFormated>
    <izvorni_sadrzaj>
      <item>FATUM d.o.o. zastupanog po punomoćniku Jasmin Gavranović; Edina Krpan</item>
    </izvorni_sadrzaj>
    <derivirana_varijabla naziv="DomainObject.Predmet.ProtuStrankaListFormated_1">
      <item>FATUM d.o.o. zastupanog po punomoćniku Jasmin Gavranović; Edina Krpan</item>
    </derivirana_varijabla>
  </DomainObject.Predmet.ProtuStrankaListFormated>
  <DomainObject.Predmet.ProtuStrankaListFormatedOIB>
    <izvorni_sadrzaj>
      <item>FATUM d.o.o., OIB 73209576306 zastupanog po punomoćniku Jasmin Gavranović; Edina Krpan</item>
    </izvorni_sadrzaj>
    <derivirana_varijabla naziv="DomainObject.Predmet.ProtuStrankaListFormatedOIB_1">
      <item>FATUM d.o.o., OIB 73209576306 zastupanog po punomoćniku Jasmin Gavranović; Edina Krpan</item>
    </derivirana_varijabla>
  </DomainObject.Predmet.ProtuStrankaListFormatedOIB>
  <DomainObject.Predmet.ProtuStrankaListFormatedWithAdress>
    <izvorni_sadrzaj>
      <item>FATUM d.o.o., Matetić Rongovljeva 39, 10000 Zagreb zastupanog po punomoćniku Jasmin Gavranović; Edina Krpan</item>
    </izvorni_sadrzaj>
    <derivirana_varijabla naziv="DomainObject.Predmet.ProtuStrankaListFormatedWithAdress_1">
      <item>FATUM d.o.o., Matetić Rongovljeva 39, 10000 Zagreb zastupanog po punomoćniku Jasmin Gavranović; Edina Krpan</item>
    </derivirana_varijabla>
  </DomainObject.Predmet.ProtuStrankaListFormatedWithAdress>
  <DomainObject.Predmet.ProtuStrankaListFormatedWithAdressOIB>
    <izvorni_sadrzaj>
      <item>FATUM d.o.o., OIB 73209576306, Matetić Rongovljeva 39, 10000 Zagreb zastupanog po punomoćniku Jasmin Gavranović; Edina Krpan</item>
    </izvorni_sadrzaj>
    <derivirana_varijabla naziv="DomainObject.Predmet.ProtuStrankaListFormatedWithAdressOIB_1">
      <item>FATUM d.o.o., OIB 73209576306, Matetić Rongovljeva 39, 10000 Zagreb zastupanog po punomoćniku Jasmin Gavranović; Edina Krpan</item>
    </derivirana_varijabla>
  </DomainObject.Predmet.ProtuStrankaListFormatedWithAdressOIB>
  <DomainObject.Predmet.ProtuStrankaListNazivFormated>
    <izvorni_sadrzaj>
      <item>FATUM d.o.o.</item>
    </izvorni_sadrzaj>
    <derivirana_varijabla naziv="DomainObject.Predmet.ProtuStrankaListNazivFormated_1">
      <item>FATUM d.o.o.</item>
    </derivirana_varijabla>
  </DomainObject.Predmet.ProtuStrankaListNazivFormated>
  <DomainObject.Predmet.ProtuStrankaListNazivFormatedOIB>
    <izvorni_sadrzaj>
      <item>FATUM d.o.o., OIB 73209576306</item>
    </izvorni_sadrzaj>
    <derivirana_varijabla naziv="DomainObject.Predmet.ProtuStrankaListNazivFormatedOIB_1">
      <item>FATUM d.o.o., OIB 73209576306</item>
    </derivirana_varijabla>
  </DomainObject.Predmet.ProtuStrankaListNazivFormatedOIB>
  <DomainObject.Predmet.OstaliListFormated>
    <izvorni_sadrzaj>
      <item>Jasmin Gavranović punomoćnik sudionika u postupku FATUM d.o.o.</item>
      <item>Edina Krpan punomoćnik sudionika u postupku FATUM d.o.o.</item>
    </izvorni_sadrzaj>
    <derivirana_varijabla naziv="DomainObject.Predmet.OstaliListFormated_1">
      <item>Jasmin Gavranović punomoćnik sudionika u postupku FATUM d.o.o.</item>
      <item>Edina Krpan punomoćnik sudionika u postupku FATUM d.o.o.</item>
    </derivirana_varijabla>
  </DomainObject.Predmet.OstaliListFormated>
  <DomainObject.Predmet.OstaliListFormatedOIB>
    <izvorni_sadrzaj>
      <item>Jasmin Gavranović, OIB 27992337569 punomoćnik sudionika u postupku FATUM d.o.o.</item>
      <item>Edina Krpan, OIB 26706868799 punomoćnik sudionika u postupku FATUM d.o.o.</item>
    </izvorni_sadrzaj>
    <derivirana_varijabla naziv="DomainObject.Predmet.OstaliListFormatedOIB_1">
      <item>Jasmin Gavranović, OIB 27992337569 punomoćnik sudionika u postupku FATUM d.o.o.</item>
      <item>Edina Krpan, OIB 26706868799 punomoćnik sudionika u postupku FATUM d.o.o.</item>
    </derivirana_varijabla>
  </DomainObject.Predmet.OstaliListFormatedOIB>
  <DomainObject.Predmet.OstaliListFormatedWithAdress>
    <izvorni_sadrzaj>
      <item>Jasmin Gavranović, Ulica Ivana Matetića Ronjgova 39, 10000 Zagreb punomoćnik sudionika u postupku FATUM d.o.o.</item>
      <item>Edina Krpan, Basaričekova 38, 51260 Crikvenica punomoćnik sudionika u postupku FATUM d.o.o.</item>
    </izvorni_sadrzaj>
    <derivirana_varijabla naziv="DomainObject.Predmet.OstaliListFormatedWithAdress_1">
      <item>Jasmin Gavranović, Ulica Ivana Matetića Ronjgova 39, 10000 Zagreb punomoćnik sudionika u postupku FATUM d.o.o.</item>
      <item>Edina Krpan, Basaričekova 38, 51260 Crikvenica punomoćnik sudionika u postupku FATUM d.o.o.</item>
    </derivirana_varijabla>
  </DomainObject.Predmet.OstaliListFormatedWithAdress>
  <DomainObject.Predmet.OstaliListFormatedWithAdressOIB>
    <izvorni_sadrzaj>
      <item>Jasmin Gavranović, OIB 27992337569, Ulica Ivana Matetića Ronjgova 39, 10000 Zagreb punomoćnik sudionika u postupku FATUM d.o.o.</item>
      <item>Edina Krpan, OIB 26706868799, Basaričekova 38, 51260 Crikvenica punomoćnik sudionika u postupku FATUM d.o.o.</item>
    </izvorni_sadrzaj>
    <derivirana_varijabla naziv="DomainObject.Predmet.OstaliListFormatedWithAdressOIB_1">
      <item>Jasmin Gavranović, OIB 27992337569, Ulica Ivana Matetića Ronjgova 39, 10000 Zagreb punomoćnik sudionika u postupku FATUM d.o.o.</item>
      <item>Edina Krpan, OIB 26706868799, Basaričekova 38, 51260 Crikvenica punomoćnik sudionika u postupku FATUM d.o.o.</item>
    </derivirana_varijabla>
  </DomainObject.Predmet.OstaliListFormatedWithAdressOIB>
  <DomainObject.Predmet.OstaliListNazivFormated>
    <izvorni_sadrzaj>
      <item>Jasmin Gavranović</item>
      <item>Edina Krpan</item>
    </izvorni_sadrzaj>
    <derivirana_varijabla naziv="DomainObject.Predmet.OstaliListNazivFormated_1">
      <item>Jasmin Gavranović</item>
      <item>Edina Krpan</item>
    </derivirana_varijabla>
  </DomainObject.Predmet.OstaliListNazivFormated>
  <DomainObject.Predmet.OstaliListNazivFormatedOIB>
    <izvorni_sadrzaj>
      <item>Jasmin Gavranović, OIB 27992337569</item>
      <item>Edina Krpan, OIB 26706868799</item>
    </izvorni_sadrzaj>
    <derivirana_varijabla naziv="DomainObject.Predmet.OstaliListNazivFormatedOIB_1">
      <item>Jasmin Gavranović, OIB 27992337569</item>
      <item>Edina Krpan, OIB 26706868799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FATUM d.o.o.</izvorni_sadrzaj>
    <derivirana_varijabla naziv="DomainObject.Predmet.ProtustrankaIDrugi_1">FATUM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FATUM d.o.o., OIB 73209576306, Matetić Rongovljeva 39, 10000 Zagreb</izvorni_sadrzaj>
    <derivirana_varijabla naziv="DomainObject.Predmet.ProtustrankaIDrugiAdressOIB_1">FATUM d.o.o., OIB 73209576306, Matetić Rongovljeva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FATUM d.o.o.</item>
      <item>Jasmin Gavranović</item>
      <item>Jasmin Gavranović</item>
      <item>Edina Krpan</item>
      <item>Edina Krpan</item>
    </izvorni_sadrzaj>
    <derivirana_varijabla naziv="DomainObject.Predmet.SudioniciListNaziv_1">
      <item>FINA Regionalni centar Zagreb</item>
      <item>FATUM d.o.o.</item>
      <item>Jasmin Gavranović</item>
      <item>Jasmin Gavranović</item>
      <item>Edina Krpan</item>
      <item>Edina Krpan</item>
    </derivirana_varijabla>
  </DomainObject.Predmet.SudioniciListNaziv>
  <DomainObject.Predmet.SudioniciListAdressOIB>
    <izvorni_sadrzaj>
      <item>FINA Regionalni centar Zagreb, OIB 85821130368, Trg svibanjskih žrtava 1995. 1,10000 Zagreb</item>
      <item>FATUM d.o.o., OIB 73209576306, Matetić Rongovljeva 39,10000 Zagreb</item>
      <item>Jasmin Gavranović, OIB 27992337569, Ulica Ivana Matetića Ronjgova 39,10000 Zagreb</item>
      <item>Jasmin Gavranović, OIB 27992337569, Ulica Ivana Matetića Ronjgova 39,10000 Zagreb</item>
      <item>Edina Krpan, OIB 26706868799, Basaričekova 38,51260 Crikvenica</item>
      <item>Edina Krpan, OIB 26706868799, Basaričekova 38,51260 Crikvenica</item>
    </izvorni_sadrzaj>
    <derivirana_varijabla naziv="DomainObject.Predmet.SudioniciListAdressOIB_1">
      <item>FINA Regionalni centar Zagreb, OIB 85821130368, Trg svibanjskih žrtava 1995. 1,10000 Zagreb</item>
      <item>FATUM d.o.o., OIB 73209576306, Matetić Rongovljeva 39,10000 Zagreb</item>
      <item>Jasmin Gavranović, OIB 27992337569, Ulica Ivana Matetića Ronjgova 39,10000 Zagreb</item>
      <item>Jasmin Gavranović, OIB 27992337569, Ulica Ivana Matetića Ronjgova 39,10000 Zagreb</item>
      <item>Edina Krpan, OIB 26706868799, Basaričekova 38,51260 Crikvenica</item>
      <item>Edina Krpan, OIB 26706868799, Basaričekova 38,51260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73209576306</item>
      <item>, OIB 27992337569</item>
      <item>, OIB 27992337569</item>
      <item>, OIB 26706868799</item>
      <item>, OIB 26706868799</item>
    </izvorni_sadrzaj>
    <derivirana_varijabla naziv="DomainObject.Predmet.SudioniciListNazivOIB_1">
      <item>, OIB 85821130368</item>
      <item>, OIB 73209576306</item>
      <item>, OIB 27992337569</item>
      <item>, OIB 27992337569</item>
      <item>, OIB 26706868799</item>
      <item>, OIB 26706868799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876ED-1214-49AF-9817-7753BC8D8D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321</properties:Words>
  <properties:Characters>1785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2017-03-20T13:11:00Z</dcterms:created>
  <dc:creator>Sudsko vijeće</dc:creator>
  <cp:lastModifiedBy>Višnja Svečak</cp:lastModifiedBy>
  <cp:lastPrinted>2017-03-20T13:17:00Z</cp:lastPrinted>
  <dcterms:modified xmlns:xsi="http://www.w3.org/2001/XMLSchema-instance" xsi:type="dcterms:W3CDTF">2017-03-20T13:17:00Z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