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3df6" w14:paraId="ae63df6" w:rsidRDefault="0035684C" w:rsidP="0035684C" w:rsidR="0035684C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35684C" w:rsidP="0035684C" w:rsidR="0035684C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35684C" w:rsidP="0035684C" w:rsidR="0035684C">
      <w:pPr>
        <w:rPr>
          <w:rFonts w:cs="Arial" w:hAnsi="Arial" w:ascii="Arial"/>
          <w:lang w:val="hr-HR"/>
        </w:rPr>
      </w:pPr>
    </w:p>
    <w:p w:rsidRDefault="0035684C" w:rsidP="0035684C" w:rsidR="0035684C">
      <w:pPr>
        <w:rPr>
          <w:rFonts w:cs="Arial" w:hAnsi="Arial" w:ascii="Arial"/>
          <w:lang w:val="hr-HR"/>
        </w:rPr>
      </w:pPr>
    </w:p>
    <w:p w:rsidRDefault="0035684C" w:rsidP="0035684C" w:rsidR="0035684C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St-193/2013.</w:t>
      </w:r>
    </w:p>
    <w:p w:rsidRDefault="0035684C" w:rsidP="0035684C" w:rsidR="0035684C">
      <w:pPr>
        <w:rPr>
          <w:rFonts w:cs="Arial" w:hAnsi="Arial" w:ascii="Arial"/>
          <w:lang w:val="hr-HR"/>
        </w:rPr>
      </w:pPr>
    </w:p>
    <w:p w:rsidRDefault="0035684C" w:rsidP="0035684C" w:rsidR="0035684C">
      <w:pPr>
        <w:rPr>
          <w:rFonts w:cs="Arial" w:hAnsi="Arial" w:ascii="Arial"/>
          <w:lang w:val="hr-HR"/>
        </w:rPr>
      </w:pPr>
    </w:p>
    <w:p w:rsidRDefault="0035684C" w:rsidP="0035684C" w:rsidR="0035684C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Dužnik:Stečajna masa iza TEHNODRVO d.o.o. za proizvodnju i trgovinu u stečaju iz Daruvara, Vrbovačka cesta 44.</w:t>
      </w:r>
    </w:p>
    <w:p w:rsidRDefault="0035684C" w:rsidP="0035684C" w:rsidR="0035684C">
      <w:pPr>
        <w:ind w:left="2160"/>
        <w:rPr>
          <w:rFonts w:cs="Arial" w:hAnsi="Arial" w:ascii="Arial"/>
          <w:lang w:val="hr-HR"/>
        </w:rPr>
      </w:pPr>
    </w:p>
    <w:p w:rsidRDefault="0035684C" w:rsidP="0035684C" w:rsidR="0035684C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namirenja</w:t>
      </w:r>
    </w:p>
    <w:p w:rsidRDefault="0035684C" w:rsidP="0035684C" w:rsidR="0035684C">
      <w:pPr>
        <w:rPr>
          <w:rFonts w:cs="Arial" w:hAnsi="Arial" w:ascii="Arial"/>
          <w:lang w:val="hr-HR"/>
        </w:rPr>
      </w:pPr>
    </w:p>
    <w:p w:rsidRDefault="0035684C" w:rsidP="0035684C" w:rsidR="0035684C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35684C" w:rsidP="0035684C" w:rsidR="0035684C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35684C" w:rsidP="0035684C" w:rsidR="0035684C">
      <w:pPr>
        <w:jc w:val="center"/>
        <w:rPr>
          <w:rFonts w:cs="Arial" w:hAnsi="Arial" w:ascii="Arial"/>
          <w:b/>
          <w:lang w:val="hr-HR"/>
        </w:rPr>
      </w:pPr>
    </w:p>
    <w:p w:rsidRDefault="0035684C" w:rsidP="0035684C" w:rsidR="0035684C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SLATINSKA BANKA d.d. Slatina</w:t>
      </w:r>
    </w:p>
    <w:p w:rsidRDefault="0035684C" w:rsidP="0035684C" w:rsidR="0035684C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lang w:val="hr-HR"/>
        </w:rPr>
        <w:t>(ime i prezime)</w:t>
      </w:r>
    </w:p>
    <w:p w:rsidRDefault="0035684C" w:rsidP="0035684C" w:rsidR="0035684C">
      <w:pPr>
        <w:jc w:val="center"/>
        <w:rPr>
          <w:rFonts w:cs="Arial" w:hAnsi="Arial" w:ascii="Arial"/>
          <w:lang w:val="hr-HR"/>
        </w:rPr>
      </w:pPr>
    </w:p>
    <w:p w:rsidRDefault="0035684C" w:rsidP="0035684C" w:rsidR="0035684C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Vladimira Nazora 2.</w:t>
      </w:r>
      <w:bookmarkStart w:name="_GoBack" w:id="0"/>
      <w:bookmarkEnd w:id="0"/>
    </w:p>
    <w:p w:rsidRDefault="0035684C" w:rsidP="0035684C" w:rsidR="0035684C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35684C" w:rsidP="0035684C" w:rsidR="0035684C">
      <w:pPr>
        <w:rPr>
          <w:rFonts w:cs="Arial" w:hAnsi="Arial" w:ascii="Arial"/>
          <w:lang w:val="hr-HR"/>
        </w:rPr>
      </w:pPr>
    </w:p>
    <w:p w:rsidRDefault="0035684C" w:rsidP="0035684C" w:rsidR="0035684C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namirenja u ovom predmetu na dan</w:t>
      </w:r>
    </w:p>
    <w:p w:rsidRDefault="0035684C" w:rsidP="0035684C" w:rsidR="0035684C">
      <w:pPr>
        <w:jc w:val="both"/>
        <w:rPr>
          <w:rFonts w:cs="Arial" w:hAnsi="Arial" w:ascii="Arial"/>
          <w:lang w:val="hr-HR"/>
        </w:rPr>
      </w:pPr>
    </w:p>
    <w:p w:rsidRDefault="0035684C" w:rsidP="0035684C" w:rsidR="0035684C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16. prosinca 2016. godine u 11,00 sati,</w:t>
      </w:r>
    </w:p>
    <w:p w:rsidRDefault="0035684C" w:rsidP="0035684C" w:rsidR="0035684C">
      <w:pPr>
        <w:jc w:val="center"/>
        <w:rPr>
          <w:rFonts w:cs="Arial" w:hAnsi="Arial" w:ascii="Arial"/>
          <w:b/>
          <w:lang w:val="hr-HR"/>
        </w:rPr>
      </w:pPr>
    </w:p>
    <w:p w:rsidRDefault="0035684C" w:rsidP="0035684C" w:rsidR="0035684C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35684C" w:rsidP="0035684C" w:rsidR="0035684C">
      <w:pPr>
        <w:jc w:val="both"/>
        <w:rPr>
          <w:rFonts w:cs="Arial" w:hAnsi="Arial" w:ascii="Arial"/>
        </w:rPr>
      </w:pPr>
    </w:p>
    <w:p w:rsidRDefault="0035684C" w:rsidP="0035684C" w:rsidR="0035684C">
      <w:pPr>
        <w:jc w:val="both"/>
        <w:rPr>
          <w:rFonts w:cs="Arial" w:hAnsi="Arial" w:ascii="Arial"/>
          <w:lang w:val="hr-HR"/>
        </w:rPr>
      </w:pPr>
    </w:p>
    <w:p w:rsidRDefault="0035684C" w:rsidP="0035684C" w:rsidR="0035684C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30. studenog 2016. godine</w:t>
      </w:r>
    </w:p>
    <w:p w:rsidRDefault="0035684C" w:rsidP="0035684C" w:rsidR="0035684C">
      <w:pPr>
        <w:jc w:val="both"/>
        <w:rPr>
          <w:rFonts w:cs="Arial" w:hAnsi="Arial" w:ascii="Arial"/>
          <w:lang w:val="hr-HR"/>
        </w:rPr>
      </w:pPr>
    </w:p>
    <w:p w:rsidRDefault="0035684C" w:rsidP="0035684C" w:rsidR="0035684C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STEČAJNI SUDAC</w:t>
      </w:r>
    </w:p>
    <w:p w:rsidRDefault="0035684C" w:rsidP="0035684C" w:rsidR="0035684C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MRAZOVIĆ,v.r.</w:t>
      </w:r>
    </w:p>
    <w:p w:rsidRDefault="0035684C" w:rsidP="0035684C" w:rsidR="0035684C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35684C" w:rsidP="0035684C" w:rsidR="0035684C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ovlašteni službenik</w:t>
      </w:r>
    </w:p>
    <w:p w:rsidRDefault="0035684C" w:rsidP="0035684C" w:rsidR="0035684C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35684C" w:rsidP="0035684C" w:rsidR="0035684C">
      <w:pPr>
        <w:jc w:val="both"/>
        <w:rPr>
          <w:rFonts w:cs="Arial" w:hAnsi="Arial" w:ascii="Arial"/>
          <w:lang w:val="hr-HR"/>
        </w:rPr>
      </w:pPr>
    </w:p>
    <w:p w:rsidRDefault="0035684C" w:rsidP="0035684C" w:rsidR="0035684C">
      <w:pPr>
        <w:jc w:val="both"/>
        <w:rPr>
          <w:rFonts w:cs="Arial" w:hAnsi="Arial" w:ascii="Arial"/>
          <w:lang w:val="hr-HR"/>
        </w:rPr>
      </w:pPr>
    </w:p>
    <w:p w:rsidRDefault="0035684C" w:rsidP="0035684C" w:rsidR="0035684C">
      <w:pPr>
        <w:jc w:val="both"/>
        <w:rPr>
          <w:rFonts w:cs="Arial" w:hAnsi="Arial" w:ascii="Arial"/>
          <w:lang w:val="hr-HR"/>
        </w:rPr>
      </w:pPr>
    </w:p>
    <w:p w:rsidRDefault="0035684C" w:rsidP="0035684C" w:rsidR="0035684C">
      <w:pPr>
        <w:jc w:val="both"/>
        <w:rPr>
          <w:rFonts w:cs="Arial" w:hAnsi="Arial" w:ascii="Arial"/>
          <w:lang w:val="hr-HR"/>
        </w:rPr>
      </w:pPr>
    </w:p>
    <w:p w:rsidRDefault="0035684C" w:rsidP="0035684C" w:rsidR="0035684C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35684C" w:rsidP="0035684C" w:rsidR="0035684C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Dna: putem e-oglasne ploče suda i poštom</w:t>
      </w:r>
    </w:p>
    <w:p w:rsidRDefault="0035684C" w:rsidP="0035684C" w:rsidR="0035684C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Sc.roč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35684C" w:rsidP="0035684C" w:rsidR="0035684C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Bj.30.11.2016.g.</w:t>
      </w:r>
    </w:p>
    <w:p w:rsidRDefault="0035684C" w:rsidP="0035684C" w:rsidR="0035684C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84C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5684C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5684C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6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Slatina</izvorni_sadrzaj>
    <derivirana_varijabla naziv="DomainObject.UcesnikSudskeRadnje.Adresa.Naselje_1">Slatina</derivirana_varijabla>
  </DomainObject.UcesnikSudskeRadnje.Adresa.Naselje>
  <DomainObject.UcesnikSudskeRadnje.Adresa.PostBroj>
    <izvorni_sadrzaj>33520</izvorni_sadrzaj>
    <derivirana_varijabla naziv="DomainObject.UcesnikSudskeRadnje.Adresa.PostBroj_1">33520</derivirana_varijabla>
  </DomainObject.UcesnikSudskeRadnje.Adresa.PostBroj>
  <DomainObject.UcesnikSudskeRadnje.Adresa.UlicaIKBR>
    <izvorni_sadrzaj>Vladimira Nazora 2.</izvorni_sadrzaj>
    <derivirana_varijabla naziv="DomainObject.UcesnikSudskeRadnje.Adresa.UlicaIKBR_1">Vladimira Nazora 2.</derivirana_varijabla>
  </DomainObject.UcesnikSudskeRadnje.Adresa.UlicaIKBR>
  <DomainObject.UcesnikSudskeRadnje.Naziv>
    <izvorni_sadrzaj>SLATINSKA BANKA d.d.</izvorni_sadrzaj>
    <derivirana_varijabla naziv="DomainObject.UcesnikSudskeRadnje.Naziv_1">SLATINSKA BANKA d.d.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16. prosinca 2016.</izvorni_sadrzaj>
    <derivirana_varijabla naziv="DomainObject.UcesnikSudskeRadnje.SudskaRadnja.PlaniraniZavrsetakDatum_1">16. prosinca 2016.</derivirana_varijabla>
  </DomainObject.UcesnikSudskeRadnje.SudskaRadnja.PlaniraniZavrsetakDatum>
  <DomainObject.UcesnikSudskeRadnje.SudskaRadnja.PlaniraniPocetakDatum>
    <izvorni_sadrzaj>16. prosinca 2016.</izvorni_sadrzaj>
    <derivirana_varijabla naziv="DomainObject.UcesnikSudskeRadnje.SudskaRadnja.PlaniraniPocetakDatum_1">16. prosinca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2013.</izvorni_sadrzaj>
    <derivirana_varijabla naziv="DomainObject.Predmet.DatumOsnivanja_1">14.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2013.</izvorni_sadrzaj>
    <derivirana_varijabla naziv="DomainObject.Predmet.DatumRjesavanja_1">15.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St-193/2013</izvorni_sadrzaj>
    <derivirana_varijabla naziv="DomainObject.Predmet.OznakaBroj_1">St-193/2013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TEHNODRVO d.o.o. za proizvodnju i trgovinu SLATINA</izvorni_sadrzaj>
    <derivirana_varijabla naziv="DomainObject.Predmet.ProtustrankaFormated_1">  TEHNODRVO d.o.o. za proizvodnju i trgovinu SLATINA</derivirana_varijabla>
  </DomainObject.Predmet.ProtustrankaFormated>
  <DomainObject.Predmet.ProtustrankaFormatedOIB>
    <izvorni_sadrzaj>  TEHNODRVO d.o.o. za proizvodnju i trgovinu SLATINA, OIB 21467612451</izvorni_sadrzaj>
    <derivirana_varijabla naziv="DomainObject.Predmet.ProtustrankaFormatedOIB_1">  TEHNODRVO d.o.o. za proizvodnju i trgovinu SLATINA, OIB 21467612451</derivirana_varijabla>
  </DomainObject.Predmet.ProtustrankaFormatedOIB>
  <DomainObject.Predmet.ProtustrankaFormatedWithAdress>
    <izvorni_sadrzaj> TEHNODRVO d.o.o. za proizvodnju i trgovinu SLATINA, Industrijska 6, 33520 Slatina</izvorni_sadrzaj>
    <derivirana_varijabla naziv="DomainObject.Predmet.ProtustrankaFormatedWithAdress_1"> TEHNODRVO d.o.o. za proizvodnju i trgovinu SLATINA, Industrijska 6, 33520 Slatina</derivirana_varijabla>
  </DomainObject.Predmet.ProtustrankaFormatedWithAdress>
  <DomainObject.Predmet.ProtustrankaFormatedWithAdressOIB>
    <izvorni_sadrzaj> TEHNODRVO d.o.o. za proizvodnju i trgovinu SLATINA, OIB 21467612451, Industrijska 6, 33520 Slatina</izvorni_sadrzaj>
    <derivirana_varijabla naziv="DomainObject.Predmet.ProtustrankaFormatedWithAdressOIB_1"> TEHNODRVO d.o.o. za proizvodnju i trgovinu SLATINA, OIB 21467612451, Industrijska 6, 33520 Slatina</derivirana_varijabla>
  </DomainObject.Predmet.ProtustrankaFormatedWithAdressOIB>
  <DomainObject.Predmet.ProtustrankaWithAdress>
    <izvorni_sadrzaj>TEHNODRVO d.o.o. za proizvodnju i trgovinu SLATINA Industrijska 6, 33520 Slatina</izvorni_sadrzaj>
    <derivirana_varijabla naziv="DomainObject.Predmet.ProtustrankaWithAdress_1">TEHNODRVO d.o.o. za proizvodnju i trgovinu SLATINA Industrijska 6, 33520 Slatina</derivirana_varijabla>
  </DomainObject.Predmet.ProtustrankaWithAdress>
  <DomainObject.Predmet.ProtustrankaWithAdressOIB>
    <izvorni_sadrzaj>TEHNODRVO d.o.o. za proizvodnju i trgovinu SLATINA, OIB 21467612451, Industrijska 6, 33520 Slatina</izvorni_sadrzaj>
    <derivirana_varijabla naziv="DomainObject.Predmet.ProtustrankaWithAdressOIB_1">TEHNODRVO d.o.o. za proizvodnju i trgovinu SLATINA, OIB 21467612451, Industrijska 6, 33520 Slatina</derivirana_varijabla>
  </DomainObject.Predmet.ProtustrankaWithAdressOIB>
  <DomainObject.Predmet.ProtustrankaNazivFormated>
    <izvorni_sadrzaj>TEHNODRVO d.o.o. za proizvodnju i trgovinu SLATINA</izvorni_sadrzaj>
    <derivirana_varijabla naziv="DomainObject.Predmet.ProtustrankaNazivFormated_1">TEHNODRVO d.o.o. za proizvodnju i trgovinu SLATINA</derivirana_varijabla>
  </DomainObject.Predmet.ProtustrankaNazivFormated>
  <DomainObject.Predmet.ProtustrankaNazivFormatedOIB>
    <izvorni_sadrzaj>TEHNODRVO d.o.o. za proizvodnju i trgovinu SLATINA, OIB 21467612451</izvorni_sadrzaj>
    <derivirana_varijabla naziv="DomainObject.Predmet.ProtustrankaNazivFormatedOIB_1">TEHNODRVO d.o.o. za proizvodnju i trgovinu SLATINA, OIB 21467612451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izvorni_sadrzaj>
    <derivirana_varijabla naziv="DomainObject.Predmet.StrankaFormated_1"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derivirana_varijabla>
  </DomainObject.Predmet.StrankaFormated>
  <DomainObject.Predmet.StrankaFormatedOIB>
    <izvorni_sadrzaj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izvorni_sadrzaj>
    <derivirana_varijabla naziv="DomainObject.Predmet.StrankaFormatedOIB_1"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derivirana_varijabla>
  </DomainObject.Predmet.StrankaFormatedOIB>
  <DomainObject.Predmet.StrankaFormatedWithAdress>
    <izvorni_sadrzaj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izvorni_sadrzaj>
    <derivirana_varijabla naziv="DomainObject.Predmet.StrankaFormatedWithAdress_1"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derivirana_varijabla>
  </DomainObject.Predmet.StrankaFormatedWithAdress>
  <DomainObject.Predmet.StrankaFormatedWithAdressOIB>
    <izvorni_sadrzaj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izvorni_sadrzaj>
    <derivirana_varijabla naziv="DomainObject.Predmet.StrankaFormatedWithAdressOIB_1"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derivirana_varijabla>
  </DomainObject.Predmet.StrankaFormatedWithAdressOIB>
  <DomainObject.Predmet.StrankaWithAdress>
    <izvorni_sadrzaj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izvorni_sadrzaj>
    <derivirana_varijabla naziv="DomainObject.Predmet.StrankaWithAdress_1"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derivirana_varijabla>
  </DomainObject.Predmet.StrankaWithAdress>
  <DomainObject.Predmet.StrankaWithAdressOIB>
    <izvorni_sadrzaj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izvorni_sadrzaj>
    <derivirana_varijabla naziv="DomainObject.Predmet.StrankaWithAdressOIB_1"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derivirana_varijabla>
  </DomainObject.Predmet.StrankaWithAdressOIB>
  <DomainObject.Predmet.StrankaNazivFormated>
    <izvorni_sadrzaj>ROBERT CIGLAR IZ KAPINACA,ANTE ŽUNIĆ IZ SLATINE,HRVATSKE ŠUME društvo s ograničenom odgovornošću ZAGREB,OTP BANKA d.d.,SLATINSKA BANKA d.d.</izvorni_sadrzaj>
    <derivirana_varijabla naziv="DomainObject.Predmet.StrankaNazivFormated_1">ROBERT CIGLAR IZ KAPINACA,ANTE ŽUNIĆ IZ SLATINE,HRVATSKE ŠUME društvo s ograničenom odgovornošću ZAGREB,OTP BANKA d.d.,SLATINSKA BANKA d.d.</derivirana_varijabla>
  </DomainObject.Predmet.StrankaNazivFormated>
  <DomainObject.Predmet.StrankaNazivFormatedOIB>
    <izvorni_sadrzaj>ROBERT CIGLAR IZ KAPINACA, OIB 54180605438,ANTE ŽUNIĆ IZ SLATINE, OIB 65375487859,HRVATSKE ŠUME društvo s ograničenom odgovornošću ZAGREB, OIB 69693144506,OTP BANKA d.d., OIB 52508873833,SLATINSKA BANKA d.d., OIB 42252496579</izvorni_sadrzaj>
    <derivirana_varijabla naziv="DomainObject.Predmet.StrankaNazivFormatedOIB_1">ROBERT CIGLAR IZ KAPINACA, OIB 54180605438,ANTE ŽUNIĆ IZ SLATINE, OIB 65375487859,HRVATSKE ŠUME društvo s ograničenom odgovornošću ZAGREB, OIB 69693144506,OTP BANKA d.d., OIB 52508873833,SLATINSKA BANKA d.d., OIB 42252496579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izvorni_sadrzaj>
    <derivirana_varijabla naziv="DomainObject.Predmet.StrankaListFormated_1"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derivirana_varijabla>
  </DomainObject.Predmet.StrankaListFormated>
  <DomainObject.Predmet.StrankaListFormatedOIB>
    <izvorni_sadrzaj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FormatedOIB_1"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derivirana_varijabla>
  </DomainObject.Predmet.StrankaListFormatedOIB>
  <DomainObject.Predmet.StrankaListFormatedWithAdress>
    <izvorni_sadrzaj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izvorni_sadrzaj>
    <derivirana_varijabla naziv="DomainObject.Predmet.StrankaListFormatedWithAdress_1"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derivirana_varijabla>
  </DomainObject.Predmet.StrankaListFormatedWithAdress>
  <DomainObject.Predmet.StrankaListFormatedWithAdressOIB>
    <izvorni_sadrzaj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izvorni_sadrzaj>
    <derivirana_varijabla naziv="DomainObject.Predmet.StrankaListFormatedWithAdressOIB_1"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derivirana_varijabla>
  </DomainObject.Predmet.StrankaListFormatedWithAdressOIB>
  <DomainObject.Predmet.StrankaListNazivFormated>
    <izvorni_sadrzaj>
      <item>ROBERT CIGLAR IZ KAPINACA</item>
      <item>ANTE ŽUNIĆ IZ SLATINE</item>
      <item>HRVATSKE ŠUME društvo s ograničenom odgovornošću ZAGREB</item>
      <item>OTP BANKA d.d.</item>
      <item>SLATINSKA BANKA d.d.</item>
    </izvorni_sadrzaj>
    <derivirana_varijabla naziv="DomainObject.Predmet.StrankaListNazivFormated_1">
      <item>ROBERT CIGLAR IZ KAPINACA</item>
      <item>ANTE ŽUNIĆ IZ SLATINE</item>
      <item>HRVATSKE ŠUME društvo s ograničenom odgovornošću ZAGREB</item>
      <item>OTP BANKA d.d.</item>
      <item>SLATINSKA BANKA d.d.</item>
    </derivirana_varijabla>
  </DomainObject.Predmet.StrankaListNazivFormated>
  <DomainObject.Predmet.StrankaListNazivFormatedOIB>
    <izvorni_sadrzaj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NazivFormatedOIB_1"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derivirana_varijabla>
  </DomainObject.Predmet.StrankaListNazivFormatedOIB>
  <DomainObject.Predmet.ProtuStrankaListFormated>
    <izvorni_sadrzaj>
      <item>TEHNODRVO d.o.o. za proizvodnju i trgovinu SLATINA</item>
    </izvorni_sadrzaj>
    <derivirana_varijabla naziv="DomainObject.Predmet.ProtuStrankaListFormated_1">
      <item>TEHNODRVO d.o.o. za proizvodnju i trgovinu SLATINA</item>
    </derivirana_varijabla>
  </DomainObject.Predmet.ProtuStrankaListFormated>
  <DomainObject.Predmet.ProtuStrankaListFormatedOIB>
    <izvorni_sadrzaj>
      <item>TEHNODRVO d.o.o. za proizvodnju i trgovinu SLATINA, OIB 21467612451</item>
    </izvorni_sadrzaj>
    <derivirana_varijabla naziv="DomainObject.Predmet.ProtuStrankaListFormatedOIB_1">
      <item>TEHNODRVO d.o.o. za proizvodnju i trgovinu SLATINA, OIB 21467612451</item>
    </derivirana_varijabla>
  </DomainObject.Predmet.ProtuStrankaListFormatedOIB>
  <DomainObject.Predmet.ProtuStrankaListFormatedWithAdress>
    <izvorni_sadrzaj>
      <item>TEHNODRVO d.o.o. za proizvodnju i trgovinu SLATINA, Industrijska 6, 33520 Slatina</item>
    </izvorni_sadrzaj>
    <derivirana_varijabla naziv="DomainObject.Predmet.ProtuStrankaListFormatedWithAdress_1">
      <item>TEHNODRVO d.o.o. za proizvodnju i trgovinu SLATINA, Industrijska 6, 33520 Slatina</item>
    </derivirana_varijabla>
  </DomainObject.Predmet.ProtuStrankaListFormatedWithAdress>
  <DomainObject.Predmet.ProtuStrankaListFormatedWithAdressOIB>
    <izvorni_sadrzaj>
      <item>TEHNODRVO d.o.o. za proizvodnju i trgovinu SLATINA, OIB 21467612451, Industrijska 6, 33520 Slatina</item>
    </izvorni_sadrzaj>
    <derivirana_varijabla naziv="DomainObject.Predmet.ProtuStrankaListFormatedWithAdressOIB_1">
      <item>TEHNODRVO d.o.o. za proizvodnju i trgovinu SLATINA, OIB 21467612451, Industrijska 6, 33520 Slatina</item>
    </derivirana_varijabla>
  </DomainObject.Predmet.ProtuStrankaListFormatedWithAdressOIB>
  <DomainObject.Predmet.ProtuStrankaListNazivFormated>
    <izvorni_sadrzaj>
      <item>TEHNODRVO d.o.o. za proizvodnju i trgovinu SLATINA</item>
    </izvorni_sadrzaj>
    <derivirana_varijabla naziv="DomainObject.Predmet.ProtuStrankaListNazivFormated_1">
      <item>TEHNODRVO d.o.o. za proizvodnju i trgovinu SLATINA</item>
    </derivirana_varijabla>
  </DomainObject.Predmet.ProtuStrankaListNazivFormated>
  <DomainObject.Predmet.ProtuStrankaListNazivFormatedOIB>
    <izvorni_sadrzaj>
      <item>TEHNODRVO d.o.o. za proizvodnju i trgovinu SLATINA, OIB 21467612451</item>
    </izvorni_sadrzaj>
    <derivirana_varijabla naziv="DomainObject.Predmet.ProtuStrankaListNazivFormatedOIB_1">
      <item>TEHNODRVO d.o.o. za proizvodnju i trgovinu SLATINA, OIB 21467612451</item>
    </derivirana_varijabla>
  </DomainObject.Predmet.ProtuStrankaListNazivFormatedOIB>
  <DomainObject.Predmet.OstaliListFormated>
    <izvorni_sadrzaj>
      <item>ZOU Radomir Borotić i Darko Novačić punomoćnik sudionika u postupku ROBERT CIGLAR IZ KAPINACA; ANTE ŽUNIĆ IZ SLATINE</item>
      <item>TANASIJA MARKOVIĆ, steč.upr.</item>
    </izvorni_sadrzaj>
    <derivirana_varijabla naziv="DomainObject.Predmet.OstaliListFormated_1">
      <item>ZOU Radomir Borotić i Darko Novačić punomoćnik sudionika u postupku ROBERT CIGLAR IZ KAPINACA; ANTE ŽUNIĆ IZ SLATINE</item>
      <item>TANASIJA MARKOVIĆ, steč.upr.</item>
    </derivirana_varijabla>
  </DomainObject.Predmet.OstaliListFormated>
  <DomainObject.Predmet.OstaliListFormatedOIB>
    <izvorni_sadrzaj>
      <item>ZOU Radomir Borotić i Darko Novačić punomoćnik sudionika u postupku ROBERT CIGLAR IZ KAPINACA; ANTE ŽUNIĆ IZ SLATINE</item>
      <item>TANASIJA MARKOVIĆ, steč.upr., OIB 15362271646</item>
    </izvorni_sadrzaj>
    <derivirana_varijabla naziv="DomainObject.Predmet.OstaliListFormatedOIB_1">
      <item>ZOU Radomir Borotić i Darko Novačić punomoćnik sudionika u postupku ROBERT CIGLAR IZ KAPINACA; ANTE ŽUNIĆ IZ SLATINE</item>
      <item>TANASIJA MARKOVIĆ, steč.upr., OIB 15362271646</item>
    </derivirana_varijabla>
  </DomainObject.Predmet.OstaliListFormatedOIB>
  <DomainObject.Predmet.OstaliListFormatedWithAdress>
    <izvorni_sadrzaj>
      <item>ZOU Radomir Borotić i Darko Novačić, T. Masaryka 14, 33000 Virovitica punomoćnik sudionika u postupku ROBERT CIGLAR IZ KAPINACA; ANTE ŽUNIĆ IZ SLATINE</item>
      <item>TANASIJA MARKOVIĆ, steč.upr., Vrbovačka cesta 44, 43500 Daruvar</item>
    </izvorni_sadrzaj>
    <derivirana_varijabla naziv="DomainObject.Predmet.OstaliListFormatedWithAdress_1">
      <item>ZOU Radomir Borotić i Darko Novačić, T. Masaryka 14, 33000 Virovitica punomoćnik sudionika u postupku ROBERT CIGLAR IZ KAPINACA; ANTE ŽUNIĆ IZ SLATINE</item>
      <item>TANASIJA MARKOVIĆ, steč.upr., Vrbovačka cesta 44, 43500 Daruvar</item>
    </derivirana_varijabla>
  </DomainObject.Predmet.OstaliListFormatedWithAdress>
  <DomainObject.Predmet.OstaliListFormatedWithAdressOIB>
    <izvorni_sadrzaj>
      <item>ZOU Radomir Borotić i Darko Novačić, T. Masaryka 14, 33000 Virovitica punomoćnik sudionika u postupku ROBERT CIGLAR IZ KAPINACA; ANTE ŽUNIĆ IZ SLATINE</item>
      <item>TANASIJA MARKOVIĆ, steč.upr., OIB 15362271646, Vrbovačka cesta 44, 43500 Daruvar</item>
    </izvorni_sadrzaj>
    <derivirana_varijabla naziv="DomainObject.Predmet.OstaliListFormatedWithAdressOIB_1">
      <item>ZOU Radomir Borotić i Darko Novačić, T. Masaryka 14, 33000 Virovitica punomoćnik sudionika u postupku ROBERT CIGLAR IZ KAPINACA; ANTE ŽUNIĆ IZ SLATINE</item>
      <item>TANASIJA MARKOVIĆ, steč.upr., OIB 15362271646, Vrbovačka cesta 44, 43500 Daruvar</item>
    </derivirana_varijabla>
  </DomainObject.Predmet.OstaliListFormatedWithAdressOIB>
  <DomainObject.Predmet.OstaliListNazivFormated>
    <izvorni_sadrzaj>
      <item>ZOU Radomir Borotić i Darko Novačić</item>
      <item>TANASIJA MARKOVIĆ, steč.upr.</item>
    </izvorni_sadrzaj>
    <derivirana_varijabla naziv="DomainObject.Predmet.OstaliListNazivFormated_1">
      <item>ZOU Radomir Borotić i Darko Novačić</item>
      <item>TANASIJA MARKOVIĆ, steč.upr.</item>
    </derivirana_varijabla>
  </DomainObject.Predmet.OstaliListNazivFormated>
  <DomainObject.Predmet.OstaliListNazivFormatedOIB>
    <izvorni_sadrzaj>
      <item>ZOU Radomir Borotić i Darko Novačić</item>
      <item>TANASIJA MARKOVIĆ, steč.upr., OIB 15362271646</item>
    </izvorni_sadrzaj>
    <derivirana_varijabla naziv="DomainObject.Predmet.OstaliListNazivFormatedOIB_1">
      <item>ZOU Radomir Borotić i Darko Novačić</item>
      <item>TANASIJA MARKOVIĆ, steč.upr., OIB 15362271646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CIGLAR IZ KAPINACA i dr.</izvorni_sadrzaj>
    <derivirana_varijabla naziv="DomainObject.Predmet.StrankaIDrugi_1">ROBERT CIGLAR IZ KAPINACA i dr.</derivirana_varijabla>
  </DomainObject.Predmet.StrankaIDrugi>
  <DomainObject.Predmet.ProtustrankaIDrugi>
    <izvorni_sadrzaj>TEHNODRVO d.o.o. za proizvodnju i trgovinu SLATINA</izvorni_sadrzaj>
    <derivirana_varijabla naziv="DomainObject.Predmet.ProtustrankaIDrugi_1">TEHNODRVO d.o.o. za proizvodnju i trgovinu SLATINA</derivirana_varijabla>
  </DomainObject.Predmet.ProtustrankaIDrugi>
  <DomainObject.Predmet.StrankaIDrugiAdressOIB>
    <izvorni_sadrzaj>ROBERT CIGLAR IZ KAPINACA, OIB 54180605438, Bana Jelačića 27, Kapinci i dr.</izvorni_sadrzaj>
    <derivirana_varijabla naziv="DomainObject.Predmet.StrankaIDrugiAdressOIB_1">ROBERT CIGLAR IZ KAPINACA, OIB 54180605438, Bana Jelačića 27, Kapinci i dr.</derivirana_varijabla>
  </DomainObject.Predmet.StrankaIDrugiAdressOIB>
  <DomainObject.Predmet.ProtustrankaIDrugiAdressOIB>
    <izvorni_sadrzaj>TEHNODRVO d.o.o. za proizvodnju i trgovinu SLATINA, OIB 21467612451, Industrijska 6, 33520 Slatina</izvorni_sadrzaj>
    <derivirana_varijabla naziv="DomainObject.Predmet.ProtustrankaIDrugiAdressOIB_1">TEHNODRVO d.o.o. za proizvodnju i trgovinu SLATINA, OIB 21467612451, Industrijska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11. prosinca 2013.</izvorni_sadrzaj>
    <derivirana_varijabla naziv="DomainObject.Predmet.OdlukaRjesenje.DatumPravomocnosti_1">11. prosinca 2013.</derivirana_varijabla>
  </DomainObject.Predmet.OdlukaRjesenje.DatumPravomocnosti>
  <DomainObject.Predmet.OdlukaRjesenje.Oznaka>
    <izvorni_sadrzaj>St-193/2013-16</izvorni_sadrzaj>
    <derivirana_varijabla naziv="DomainObject.Predmet.OdlukaRjesenje.Oznaka_1">St-193/2013-16</derivirana_varijabla>
  </DomainObject.Predmet.OdlukaRjesenje.Oznaka>
  <DomainObject.Predmet.SudioniciListNaziv>
    <izvorni_sadrzaj>
      <item>ROBERT CIGLAR IZ KAPINACA</item>
      <item>ZOU Radomir Borotić i Darko Novačić</item>
      <item>TEHNODRVO d.o.o. za proizvodnju i trgovinu SLATINA</item>
      <item>ANTE ŽUNIĆ IZ SLATINE</item>
      <item>TANASIJA MARKOVIĆ, steč.upr.</item>
      <item>HRVATSKE ŠUME društvo s ograničenom odgovornošću ZAGREB</item>
      <item>OTP BANKA d.d.</item>
      <item>SLATINSKA BANKA d.d.</item>
    </izvorni_sadrzaj>
    <derivirana_varijabla naziv="DomainObject.Predmet.SudioniciListNaziv_1">
      <item>ROBERT CIGLAR IZ KAPINACA</item>
      <item>ZOU Radomir Borotić i Darko Novačić</item>
      <item>TEHNODRVO d.o.o. za proizvodnju i trgovinu SLATINA</item>
      <item>ANTE ŽUNIĆ IZ SLATINE</item>
      <item>TANASIJA MARKOVIĆ, steč.upr.</item>
      <item>HRVATSKE ŠUME društvo s ograničenom odgovornošću ZAGREB</item>
      <item>OTP BANKA d.d.</item>
      <item>SLATINSKA BANKA d.d.</item>
    </derivirana_varijabla>
  </DomainObject.Predmet.SudioniciListNaziv>
  <DomainObject.Predmet.SudioniciListAdressOIB>
    <izvorni_sadrzaj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steč.upr., OIB 15362271646,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izvorni_sadrzaj>
    <derivirana_varijabla naziv="DomainObject.Predmet.SudioniciListAdressOIB_1"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steč.upr., OIB 15362271646,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derivirana_varijabla>
  </DomainObject.Predmet.SudioniciListAdressOIB>
  <DomainObject.UcesnikSudskeRadnje.NazivFormated>
    <izvorni_sadrzaj>SLATINSKA BANKA d.d., OIB 42252496579, Vladimira Nazora 2.,33520 Slatina</izvorni_sadrzaj>
    <derivirana_varijabla naziv="DomainObject.UcesnikSudskeRadnje.NazivFormated_1">SLATINSKA BANKA d.d., OIB 42252496579, Vladimira Nazora 2.,33520 Slatina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314EA-B277-49B6-9D44-8C68ABA69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107</properties:Words>
  <properties:Characters>584</properties:Characters>
  <properties:Lines>48</properties:Lines>
  <properties:Paragraphs>24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2016-11-30T11:08:00Z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SLATINSKA BANKA d.d.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