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1972" w14:paraId="9571972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65D36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755652">
        <w:rPr>
          <w:bCs/>
        </w:rPr>
        <w:t>17</w:t>
      </w:r>
      <w:r>
        <w:rPr>
          <w:bCs/>
        </w:rPr>
        <w:t>/201</w:t>
      </w:r>
      <w:r w:rsidR="00755652">
        <w:rPr>
          <w:bCs/>
        </w:rPr>
        <w:t>7</w:t>
      </w:r>
      <w:r>
        <w:rPr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755652">
        <w:t xml:space="preserve">VARKONJI TIHANE iz Osijeka, </w:t>
      </w:r>
      <w:proofErr w:type="spellStart"/>
      <w:r w:rsidR="00755652">
        <w:t>Woodrowa</w:t>
      </w:r>
      <w:proofErr w:type="spellEnd"/>
      <w:r w:rsidR="00755652">
        <w:t xml:space="preserve"> Wilsona 113</w:t>
      </w:r>
      <w:r w:rsidR="00D65D36">
        <w:t>,</w:t>
      </w:r>
      <w:r w:rsidR="00202EFD">
        <w:t xml:space="preserve"> OIB: </w:t>
      </w:r>
      <w:r w:rsidR="00755652">
        <w:t>86928042113</w:t>
      </w:r>
      <w:r w:rsidR="00202EFD">
        <w:t xml:space="preserve">, </w:t>
      </w:r>
      <w:r w:rsidR="0089407D">
        <w:t>radi stečaja p</w:t>
      </w:r>
      <w:r w:rsidR="000B374B">
        <w:t>otrošača, izvan ročišta, dana 1</w:t>
      </w:r>
      <w:r w:rsidR="00755652">
        <w:t>0</w:t>
      </w:r>
      <w:r w:rsidR="0089407D">
        <w:t xml:space="preserve">. </w:t>
      </w:r>
      <w:r w:rsidR="00755652">
        <w:t>kolovoza</w:t>
      </w:r>
      <w:r w:rsidR="0089407D">
        <w:t xml:space="preserve"> 201</w:t>
      </w:r>
      <w:r w:rsidR="00755652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proofErr w:type="spellStart"/>
      <w:r w:rsidR="00755652">
        <w:t>Varkonji</w:t>
      </w:r>
      <w:proofErr w:type="spellEnd"/>
      <w:r w:rsidR="00755652">
        <w:t xml:space="preserve"> Tihana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931A5D">
        <w:t>17</w:t>
      </w:r>
      <w:r w:rsidR="0005311F">
        <w:t>-201</w:t>
      </w:r>
      <w:r w:rsidR="00931A5D">
        <w:t>7</w:t>
      </w:r>
      <w:r w:rsidR="0005311F">
        <w:t>, uz opis plaćanja: predujam za troškove s</w:t>
      </w:r>
      <w:r w:rsidR="00DD3797">
        <w:t xml:space="preserve">tečaja potrošača u predmetu </w:t>
      </w:r>
      <w:proofErr w:type="spellStart"/>
      <w:r w:rsidR="00DD3797">
        <w:t>Sp</w:t>
      </w:r>
      <w:proofErr w:type="spellEnd"/>
      <w:r w:rsidR="00DD3797">
        <w:t>-</w:t>
      </w:r>
      <w:r w:rsidR="00931A5D">
        <w:t>17</w:t>
      </w:r>
      <w:r w:rsidR="0005311F">
        <w:t>/201</w:t>
      </w:r>
      <w:r w:rsidR="00931A5D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931A5D">
        <w:t>U Osijeku, 10</w:t>
      </w:r>
      <w:r>
        <w:t xml:space="preserve">. </w:t>
      </w:r>
      <w:r w:rsidR="00931A5D">
        <w:t>kolovoza</w:t>
      </w:r>
      <w:r>
        <w:t xml:space="preserve"> 201</w:t>
      </w:r>
      <w:r w:rsidR="00931A5D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  <w:r w:rsidR="00931A5D">
        <w:t xml:space="preserve"> putem e-oglasne ploče</w:t>
      </w:r>
    </w:p>
    <w:p w:rsidRDefault="001F5651" w:rsidP="00931A5D" w:rsidR="001F5651">
      <w:pPr>
        <w:pStyle w:val="Tijeloteksta"/>
        <w:ind w:left="928"/>
      </w:pP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2722A"/>
    <w:rsid w:val="0005311F"/>
    <w:rsid w:val="00064C83"/>
    <w:rsid w:val="00081959"/>
    <w:rsid w:val="00082061"/>
    <w:rsid w:val="000B374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948F0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4B34"/>
    <w:rsid w:val="00426B52"/>
    <w:rsid w:val="00441B71"/>
    <w:rsid w:val="004450C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02595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0245"/>
    <w:rsid w:val="005F1203"/>
    <w:rsid w:val="00601809"/>
    <w:rsid w:val="00646301"/>
    <w:rsid w:val="0064652D"/>
    <w:rsid w:val="00661CA5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07491"/>
    <w:rsid w:val="00730005"/>
    <w:rsid w:val="0073345A"/>
    <w:rsid w:val="00755652"/>
    <w:rsid w:val="00762AED"/>
    <w:rsid w:val="00770730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64B17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31A5D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32773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12D1"/>
    <w:rsid w:val="00D16664"/>
    <w:rsid w:val="00D32836"/>
    <w:rsid w:val="00D371C6"/>
    <w:rsid w:val="00D37234"/>
    <w:rsid w:val="00D401BC"/>
    <w:rsid w:val="00D55D29"/>
    <w:rsid w:val="00D65D36"/>
    <w:rsid w:val="00D65DB6"/>
    <w:rsid w:val="00D7642D"/>
    <w:rsid w:val="00D809EB"/>
    <w:rsid w:val="00DA3245"/>
    <w:rsid w:val="00DA3DF8"/>
    <w:rsid w:val="00DA609E"/>
    <w:rsid w:val="00DC304F"/>
    <w:rsid w:val="00DD3797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23D7"/>
    <w:rsid w:val="00F962E2"/>
    <w:rsid w:val="00FB24E3"/>
    <w:rsid w:val="00FC1475"/>
    <w:rsid w:val="00FC41AE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864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B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B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B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B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864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B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B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B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B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Varkonji</izvorni_sadrzaj>
    <derivirana_varijabla naziv="DomainObject.Predmet.StrankaFormated_1">  Tihana Varkonji</derivirana_varijabla>
  </DomainObject.Predmet.StrankaFormated>
  <DomainObject.Predmet.StrankaFormatedOIB>
    <izvorni_sadrzaj>  Tihana Varkonji, OIB 86928042113</izvorni_sadrzaj>
    <derivirana_varijabla naziv="DomainObject.Predmet.StrankaFormatedOIB_1">  Tihana Varkonji, OIB 86928042113</derivirana_varijabla>
  </DomainObject.Predmet.StrankaFormatedOIB>
  <DomainObject.Predmet.StrankaFormatedWithAdress>
    <izvorni_sadrzaj> Tihana Varkonji, Woodrova Wilsona 113, 31000 Osijek</izvorni_sadrzaj>
    <derivirana_varijabla naziv="DomainObject.Predmet.StrankaFormatedWithAdress_1"> Tihana Varkonji, Woodrova Wilsona 113, 31000 Osijek</derivirana_varijabla>
  </DomainObject.Predmet.StrankaFormatedWithAdress>
  <DomainObject.Predmet.StrankaFormatedWithAdressOIB>
    <izvorni_sadrzaj> Tihana Varkonji, OIB 86928042113, Woodrova Wilsona 113, 31000 Osijek</izvorni_sadrzaj>
    <derivirana_varijabla naziv="DomainObject.Predmet.StrankaFormatedWithAdressOIB_1"> Tihana Varkonji, OIB 86928042113, Woodrova Wilsona 113, 31000 Osijek</derivirana_varijabla>
  </DomainObject.Predmet.StrankaFormatedWithAdressOIB>
  <DomainObject.Predmet.StrankaWithAdress>
    <izvorni_sadrzaj>Tihana Varkonji Woodrova Wilsona 113,31000 Osijek</izvorni_sadrzaj>
    <derivirana_varijabla naziv="DomainObject.Predmet.StrankaWithAdress_1">Tihana Varkonji Woodrova Wilsona 113,31000 Osijek</derivirana_varijabla>
  </DomainObject.Predmet.StrankaWithAdress>
  <DomainObject.Predmet.StrankaWithAdressOIB>
    <izvorni_sadrzaj>Tihana Varkonji, OIB 86928042113, Woodrova Wilsona 113,31000 Osijek</izvorni_sadrzaj>
    <derivirana_varijabla naziv="DomainObject.Predmet.StrankaWithAdressOIB_1">Tihana Varkonji, OIB 86928042113, Woodrova Wilsona 113,31000 Osijek</derivirana_varijabla>
  </DomainObject.Predmet.StrankaWithAdressOIB>
  <DomainObject.Predmet.StrankaNazivFormated>
    <izvorni_sadrzaj>Tihana Varkonji</izvorni_sadrzaj>
    <derivirana_varijabla naziv="DomainObject.Predmet.StrankaNazivFormated_1">Tihana Varkonji</derivirana_varijabla>
  </DomainObject.Predmet.StrankaNazivFormated>
  <DomainObject.Predmet.StrankaNazivFormatedOIB>
    <izvorni_sadrzaj>Tihana Varkonji, OIB 86928042113</izvorni_sadrzaj>
    <derivirana_varijabla naziv="DomainObject.Predmet.StrankaNazivFormatedOIB_1">Tihana Varkonji, OIB 86928042113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Tihana Varkonji</item>
    </izvorni_sadrzaj>
    <derivirana_varijabla naziv="DomainObject.Predmet.StrankaListFormated_1">
      <item>Tihana Varkonji</item>
    </derivirana_varijabla>
  </DomainObject.Predmet.StrankaListFormated>
  <DomainObject.Predmet.StrankaListFormatedOIB>
    <izvorni_sadrzaj>
      <item>Tihana Varkonji, OIB 86928042113</item>
    </izvorni_sadrzaj>
    <derivirana_varijabla naziv="DomainObject.Predmet.StrankaListFormatedOIB_1">
      <item>Tihana Varkonji, OIB 86928042113</item>
    </derivirana_varijabla>
  </DomainObject.Predmet.StrankaListFormatedOIB>
  <DomainObject.Predmet.StrankaListFormatedWithAdress>
    <izvorni_sadrzaj>
      <item>Tihana Varkonji, Woodrova Wilsona 113, 31000 Osijek</item>
    </izvorni_sadrzaj>
    <derivirana_varijabla naziv="DomainObject.Predmet.StrankaListFormatedWithAdress_1">
      <item>Tihana Varkonji, Woodrova Wilsona 113, 31000 Osijek</item>
    </derivirana_varijabla>
  </DomainObject.Predmet.StrankaListFormatedWithAdress>
  <DomainObject.Predmet.StrankaListFormatedWithAdressOIB>
    <izvorni_sadrzaj>
      <item>Tihana Varkonji, OIB 86928042113, Woodrova Wilsona 113, 31000 Osijek</item>
    </izvorni_sadrzaj>
    <derivirana_varijabla naziv="DomainObject.Predmet.StrankaListFormatedWithAdressOIB_1">
      <item>Tihana Varkonji, OIB 86928042113, Woodrova Wilsona 113, 31000 Osijek</item>
    </derivirana_varijabla>
  </DomainObject.Predmet.StrankaListFormatedWithAdressOIB>
  <DomainObject.Predmet.StrankaListNazivFormated>
    <izvorni_sadrzaj>
      <item>Tihana Varkonji</item>
    </izvorni_sadrzaj>
    <derivirana_varijabla naziv="DomainObject.Predmet.StrankaListNazivFormated_1">
      <item>Tihana Varkonji</item>
    </derivirana_varijabla>
  </DomainObject.Predmet.StrankaListNazivFormated>
  <DomainObject.Predmet.StrankaListNazivFormatedOIB>
    <izvorni_sadrzaj>
      <item>Tihana Varkonji, OIB 86928042113</item>
    </izvorni_sadrzaj>
    <derivirana_varijabla naziv="DomainObject.Predmet.StrankaListNazivFormatedOIB_1">
      <item>Tihana Varkonji, OIB 86928042113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Varkonji</izvorni_sadrzaj>
    <derivirana_varijabla naziv="DomainObject.Predmet.StrankaIDrugi_1">Tihana Varkonji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Tihana Varkonji, OIB 86928042113, Woodrova Wilsona 113, 31000 Osijek</izvorni_sadrzaj>
    <derivirana_varijabla naziv="DomainObject.Predmet.StrankaIDrugiAdressOIB_1">Tihana Varkonji, OIB 86928042113,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Tihana Varkonji</item>
    </izvorni_sadrzaj>
    <derivirana_varijabla naziv="DomainObject.Predmet.SudioniciListNaziv_1">
      <item>Tihana Varkonji</item>
    </derivirana_varijabla>
  </DomainObject.Predmet.SudioniciListNaziv>
  <DomainObject.Predmet.SudioniciListAdressOIB>
    <izvorni_sadrzaj>
      <item>Tihana Varkonji, OIB 86928042113, Woodrova Wilsona 113,31000 Osijek</item>
    </izvorni_sadrzaj>
    <derivirana_varijabla naziv="DomainObject.Predmet.SudioniciListAdressOIB_1">
      <item>Tihana Varkonji, OIB 86928042113, Woodrova Wilsona 113,31000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86928042113</item>
    </izvorni_sadrzaj>
    <derivirana_varijabla naziv="DomainObject.Predmet.SudioniciListNazivOIB_1">
      <item>, OIB 86928042113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D2B03-ABF9-45F8-981D-C1503EDA2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1400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2017-08-10T08:52:00Z</dcterms:created>
  <dc:creator>sud</dc:creator>
  <cp:lastModifiedBy>Tonkica Topić</cp:lastModifiedBy>
  <cp:lastPrinted>2016-12-14T12:37:00Z</cp:lastPrinted>
  <dcterms:modified xmlns:xsi="http://www.w3.org/2001/XMLSchema-instance" xsi:type="dcterms:W3CDTF">2017-08-10T08:54:00Z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