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9a26" w14:paraId="5a79a2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86B83">
        <w:rPr>
          <w:sz w:val="24"/>
          <w:szCs w:val="24"/>
          <w:lang w:val="hr-HR"/>
        </w:rPr>
        <w:t>72</w:t>
      </w:r>
      <w:r w:rsidR="000D335C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C5694">
        <w:t>MATEO d.o.o., Pridraga, Pridraga,</w:t>
      </w:r>
      <w:r w:rsidR="000B5459">
        <w:t xml:space="preserve"> </w:t>
      </w:r>
      <w:r w:rsidR="00440A70">
        <w:t xml:space="preserve">OIB: </w:t>
      </w:r>
      <w:r w:rsidR="008C5694">
        <w:t>08510231646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DE34E7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C5694">
        <w:rPr>
          <w:sz w:val="24"/>
          <w:szCs w:val="24"/>
          <w:lang w:val="hr-HR"/>
        </w:rPr>
        <w:t>IVICA VIDUKA, Pridraga, Ulica Ante Starčevića 20</w:t>
      </w:r>
      <w:r w:rsidR="000B5459">
        <w:rPr>
          <w:sz w:val="24"/>
          <w:szCs w:val="24"/>
          <w:lang w:val="hr-HR"/>
        </w:rPr>
        <w:t xml:space="preserve">, OIB: </w:t>
      </w:r>
      <w:r w:rsidR="008C5694">
        <w:rPr>
          <w:sz w:val="24"/>
          <w:szCs w:val="24"/>
          <w:lang w:val="hr-HR"/>
        </w:rPr>
        <w:t>79061449459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72</w:t>
      </w:r>
      <w:r w:rsidR="000D335C">
        <w:rPr>
          <w:sz w:val="24"/>
          <w:szCs w:val="24"/>
          <w:lang w:val="hr-HR"/>
        </w:rPr>
        <w:t>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C5694" w:rsidRPr="008C5694">
        <w:rPr>
          <w:sz w:val="24"/>
          <w:szCs w:val="24"/>
        </w:rPr>
        <w:t>MATEO d.o.o., Pridraga</w:t>
      </w:r>
      <w:r w:rsidR="00883161" w:rsidRPr="008C5694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DE34E7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C5694">
        <w:rPr>
          <w:szCs w:val="24"/>
        </w:rPr>
        <w:t>IVICA VIDUKA, Pridraga, Ulica Ante Starčevića 20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F44A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72</w:t>
    </w:r>
    <w:r w:rsidR="000D335C">
      <w:rPr>
        <w:sz w:val="24"/>
        <w:szCs w:val="24"/>
        <w:lang w:val="hr-HR"/>
      </w:rPr>
      <w:t>5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1F44A3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261F"/>
    <w:rsid w:val="008C5694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4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4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4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4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4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4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4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4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4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4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d.o.o. za proizvodnju građevinskog materijala, ugostiteljstvo, turizam, unutarnju i vanjsku trgovinu</izvorni_sadrzaj>
    <derivirana_varijabla naziv="DomainObject.Predmet.ProtustrankaFormated_1">  MATEO d.o.o. za proizvodnju građevinskog materijala, ugostiteljstvo, turizam, unutarnju i vanjsku trgovinu</derivirana_varijabla>
  </DomainObject.Predmet.ProtustrankaFormated>
  <DomainObject.Predmet.ProtustrankaFormatedOIB>
    <izvorni_sadrzaj>  MATEO d.o.o. za proizvodnju građevinskog materijala, ugostiteljstvo, turizam, unutarnju i vanjsku trgovinu, OIB 08510231646</izvorni_sadrzaj>
    <derivirana_varijabla naziv="DomainObject.Predmet.ProtustrankaFormatedOIB_1">  MATEO d.o.o. za proizvodnju građevinskog materijala, ugostiteljstvo, turizam, unutarnju i vanjsku trgovinu, OIB 08510231646</derivirana_varijabla>
  </DomainObject.Predmet.ProtustrankaFormatedOIB>
  <DomainObject.Predmet.ProtustrankaFormatedWithAdress>
    <izvorni_sadrzaj> MATEO d.o.o. za proizvodnju građevinskog materijala, ugostiteljstvo, turizam, unutarnju i vanjsku trgovinu, Pridraga, 23312 Pridraga</izvorni_sadrzaj>
    <derivirana_varijabla naziv="DomainObject.Predmet.ProtustrankaFormatedWithAdress_1"> MATEO d.o.o. za proizvodnju građevinskog materijala, ugostiteljstvo, turizam, unutarnju i vanjsku trgovinu, Pridraga, 23312 Pridraga</derivirana_varijabla>
  </DomainObject.Predmet.ProtustrankaFormatedWithAdress>
  <DomainObject.Predmet.ProtustrankaFormatedWithAdressOIB>
    <izvorni_sadrzaj> MATEO d.o.o. za proizvodnju građevinskog materijala, ugostiteljstvo, turizam, unutarnju i vanjsku trgovinu, OIB 08510231646, Pridraga, 23312 Pridraga</izvorni_sadrzaj>
    <derivirana_varijabla naziv="DomainObject.Predmet.ProtustrankaFormatedWithAdressOIB_1"> MATEO d.o.o. za proizvodnju građevinskog materijala, ugostiteljstvo, turizam, unutarnju i vanjsku trgovinu, OIB 08510231646, Pridraga, 23312 Pridraga</derivirana_varijabla>
  </DomainObject.Predmet.ProtustrankaFormatedWithAdressOIB>
  <DomainObject.Predmet.ProtustrankaWithAdress>
    <izvorni_sadrzaj>MATEO d.o.o. za proizvodnju građevinskog materijala, ugostiteljstvo, turizam, unutarnju i vanjsku trgovinu Pridraga, 23312 Pridraga</izvorni_sadrzaj>
    <derivirana_varijabla naziv="DomainObject.Predmet.ProtustrankaWithAdress_1">MATEO d.o.o. za proizvodnju građevinskog materijala, ugostiteljstvo, turizam, unutarnju i vanjsku trgovinu Pridraga, 23312 Pridraga</derivirana_varijabla>
  </DomainObject.Predmet.ProtustrankaWithAdress>
  <DomainObject.Predmet.ProtustrankaWithAdressOIB>
    <izvorni_sadrzaj>MATEO d.o.o. za proizvodnju građevinskog materijala, ugostiteljstvo, turizam, unutarnju i vanjsku trgovinu, OIB 08510231646, Pridraga, 23312 Pridraga</izvorni_sadrzaj>
    <derivirana_varijabla naziv="DomainObject.Predmet.ProtustrankaWithAdressOIB_1">MATEO d.o.o. za proizvodnju građevinskog materijala, ugostiteljstvo, turizam, unutarnju i vanjsku trgovinu, OIB 08510231646, Pridraga, 23312 Pridraga</derivirana_varijabla>
  </DomainObject.Predmet.ProtustrankaWithAdressOIB>
  <DomainObject.Predmet.ProtustrankaNazivFormated>
    <izvorni_sadrzaj>MATEO d.o.o. za proizvodnju građevinskog materijala, ugostiteljstvo, turizam, unutarnju i vanjsku trgovinu</izvorni_sadrzaj>
    <derivirana_varijabla naziv="DomainObject.Predmet.ProtustrankaNazivFormated_1">MATEO d.o.o. za proizvodnju građevinskog materijala, ugostiteljstvo, turizam, unutarnju i vanjsku trgovinu</derivirana_varijabla>
  </DomainObject.Predmet.ProtustrankaNazivFormated>
  <DomainObject.Predmet.ProtustrankaNazivFormatedOIB>
    <izvorni_sadrzaj>MATEO d.o.o. za proizvodnju građevinskog materijala, ugostiteljstvo, turizam, unutarnju i vanjsku trgovinu, OIB 08510231646</izvorni_sadrzaj>
    <derivirana_varijabla naziv="DomainObject.Predmet.ProtustrankaNazivFormatedOIB_1">MATEO d.o.o. za proizvodnju građevinskog materijala, ugostiteljstvo, turizam, unutarnju i vanjsku trgovinu, OIB 08510231646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1237515.20</izvorni_sadrzaj>
    <derivirana_varijabla naziv="DomainObject.Predmet.TrenutnaVrijednost_1">1237515.20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MATEO d.o.o. za proizvodnju građevinskog materijala, ugostiteljstvo, turizam, unutarnju i vanjsku trgovinu</item>
    </izvorni_sadrzaj>
    <derivirana_varijabla naziv="DomainObject.Predmet.ProtuStrankaListFormated_1">
      <item>MATEO d.o.o. za proizvodnju građevinskog materijala, ugostiteljstvo, turizam, unutarnju i vanjsku trgovinu</item>
    </derivirana_varijabla>
  </DomainObject.Predmet.ProtuStrankaListFormated>
  <DomainObject.Predmet.ProtuStrankaListFormatedOIB>
    <izvorni_sadrzaj>
      <item>MATEO d.o.o. za proizvodnju građevinskog materijala, ugostiteljstvo, turizam, unutarnju i vanjsku trgovinu, OIB 08510231646</item>
    </izvorni_sadrzaj>
    <derivirana_varijabla naziv="DomainObject.Predmet.ProtuStrankaListFormatedOIB_1">
      <item>MATEO d.o.o. za proizvodnju građevinskog materijala, ugostiteljstvo, turizam, unutarnju i vanjsku trgovinu, OIB 08510231646</item>
    </derivirana_varijabla>
  </DomainObject.Predmet.ProtuStrankaListFormatedOIB>
  <DomainObject.Predmet.ProtuStrankaListFormatedWithAdress>
    <izvorni_sadrzaj>
      <item>MATEO d.o.o. za proizvodnju građevinskog materijala, ugostiteljstvo, turizam, unutarnju i vanjsku trgovinu, Pridraga, 23312 Pridraga</item>
    </izvorni_sadrzaj>
    <derivirana_varijabla naziv="DomainObject.Predmet.ProtuStrankaListFormatedWithAdress_1">
      <item>MATEO d.o.o. za proizvodnju građevinskog materijala, ugostiteljstvo, turizam, unutarnju i vanjsku trgovinu, Pridraga, 23312 Pridraga</item>
    </derivirana_varijabla>
  </DomainObject.Predmet.ProtuStrankaListFormatedWithAdress>
  <DomainObject.Predmet.ProtuStrankaListFormatedWithAdressOIB>
    <izvorni_sadrzaj>
      <item>MATEO d.o.o. za proizvodnju građevinskog materijala, ugostiteljstvo, turizam, unutarnju i vanjsku trgovinu, OIB 08510231646, Pridraga, 23312 Pridraga</item>
    </izvorni_sadrzaj>
    <derivirana_varijabla naziv="DomainObject.Predmet.ProtuStrankaListFormatedWithAdressOIB_1">
      <item>MATEO d.o.o. za proizvodnju građevinskog materijala, ugostiteljstvo, turizam, unutarnju i vanjsku trgovinu, OIB 08510231646, Pridraga, 23312 Pridraga</item>
    </derivirana_varijabla>
  </DomainObject.Predmet.ProtuStrankaListFormatedWithAdressOIB>
  <DomainObject.Predmet.ProtuStrankaListNazivFormated>
    <izvorni_sadrzaj>
      <item>MATEO d.o.o. za proizvodnju građevinskog materijala, ugostiteljstvo, turizam, unutarnju i vanjsku trgovinu</item>
    </izvorni_sadrzaj>
    <derivirana_varijabla naziv="DomainObject.Predmet.ProtuStrankaListNazivFormated_1">
      <item>MATEO d.o.o. za proizvodnju građevinskog materijala, ugostiteljstvo, turizam, unutarnju i vanjsku trgovinu</item>
    </derivirana_varijabla>
  </DomainObject.Predmet.ProtuStrankaListNazivFormated>
  <DomainObject.Predmet.ProtuStrankaListNazivFormatedOIB>
    <izvorni_sadrzaj>
      <item>MATEO d.o.o. za proizvodnju građevinskog materijala, ugostiteljstvo, turizam, unutarnju i vanjsku trgovinu, OIB 08510231646</item>
    </izvorni_sadrzaj>
    <derivirana_varijabla naziv="DomainObject.Predmet.ProtuStrankaListNazivFormatedOIB_1">
      <item>MATEO d.o.o. za proizvodnju građevinskog materijala, ugostiteljstvo, turizam, unutarnju i vanjsku trgovinu, OIB 08510231646</item>
    </derivirana_varijabla>
  </DomainObject.Predmet.ProtuStrankaListNazivFormatedOIB>
  <DomainObject.Predmet.OstaliListFormated>
    <izvorni_sadrzaj>
      <item>Ivica Viduka</item>
    </izvorni_sadrzaj>
    <derivirana_varijabla naziv="DomainObject.Predmet.OstaliListFormated_1">
      <item>Ivica Viduka</item>
    </derivirana_varijabla>
  </DomainObject.Predmet.OstaliListFormated>
  <DomainObject.Predmet.OstaliListFormatedOIB>
    <izvorni_sadrzaj>
      <item>Ivica Viduka, OIB 79061449459</item>
    </izvorni_sadrzaj>
    <derivirana_varijabla naziv="DomainObject.Predmet.OstaliListFormatedOIB_1">
      <item>Ivica Viduka, OIB 79061449459</item>
    </derivirana_varijabla>
  </DomainObject.Predmet.OstaliListFormatedOIB>
  <DomainObject.Predmet.OstaliListFormatedWithAdress>
    <izvorni_sadrzaj>
      <item>Ivica Viduka, Ulica Ante Starčevića 20, 23312 Pridraga</item>
    </izvorni_sadrzaj>
    <derivirana_varijabla naziv="DomainObject.Predmet.OstaliListFormatedWithAdress_1">
      <item>Ivica Viduka, Ulica Ante Starčevića 20, 23312 Pridraga</item>
    </derivirana_varijabla>
  </DomainObject.Predmet.OstaliListFormatedWithAdress>
  <DomainObject.Predmet.OstaliListFormatedWithAdressOIB>
    <izvorni_sadrzaj>
      <item>Ivica Viduka, OIB 79061449459, Ulica Ante Starčevića 20, 23312 Pridraga</item>
    </izvorni_sadrzaj>
    <derivirana_varijabla naziv="DomainObject.Predmet.OstaliListFormatedWithAdressOIB_1">
      <item>Ivica Viduka, OIB 79061449459, Ulica Ante Starčevića 20, 23312 Pridraga</item>
    </derivirana_varijabla>
  </DomainObject.Predmet.OstaliListFormatedWithAdressOIB>
  <DomainObject.Predmet.OstaliListNazivFormated>
    <izvorni_sadrzaj>
      <item>Ivica Viduka</item>
    </izvorni_sadrzaj>
    <derivirana_varijabla naziv="DomainObject.Predmet.OstaliListNazivFormated_1">
      <item>Ivica Viduka</item>
    </derivirana_varijabla>
  </DomainObject.Predmet.OstaliListNazivFormated>
  <DomainObject.Predmet.OstaliListNazivFormatedOIB>
    <izvorni_sadrzaj>
      <item>Ivica Viduka, OIB 79061449459</item>
    </izvorni_sadrzaj>
    <derivirana_varijabla naziv="DomainObject.Predmet.OstaliListNazivFormatedOIB_1">
      <item>Ivica Viduka, OIB 79061449459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MATEO d.o.o. za proizvodnju građevinskog materijala, ugostiteljstvo, turizam, unutarnju i vanjsku trgovinu</izvorni_sadrzaj>
    <derivirana_varijabla naziv="DomainObject.Predmet.ProtustrankaIDrugi_1">MATEO d.o.o. za proizvodnju građevinskog materijala, ugostiteljstvo, turizam, unutarnju i vanjsku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MATEO d.o.o. za proizvodnju građevinskog materijala, ugostiteljstvo, turizam, unutarnju i vanjsku trgovinu, OIB 08510231646, Pridraga, 23312 Pridraga</izvorni_sadrzaj>
    <derivirana_varijabla naziv="DomainObject.Predmet.ProtustrankaIDrugiAdressOIB_1">MATEO d.o.o. za proizvodnju građevinskog materijala, ugostiteljstvo, turizam, unutarnju i vanjsku trgovinu, OIB 08510231646, Pridraga,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MATEO d.o.o. za proizvodnju građevinskog materijala, ugostiteljstvo, turizam, unutarnju i vanjsku trgovinu</item>
      <item>Ivica Viduka</item>
    </izvorni_sadrzaj>
    <derivirana_varijabla naziv="DomainObject.Predmet.SudioniciListNaziv_1">
      <item>Financijska agencija</item>
      <item>MATEO d.o.o. za proizvodnju građevinskog materijala, ugostiteljstvo, turizam, unutarnju i vanjsku trgovinu</item>
      <item>Ivica Viduka</item>
    </derivirana_varijabla>
  </DomainObject.Predmet.SudioniciListNaziv>
  <DomainObject.Predmet.SudioniciListAdressOIB>
    <izvorni_sadrzaj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izvorni_sadrzaj>
    <derivirana_varijabla naziv="DomainObject.Predmet.SudioniciListAdressOIB_1">
      <item>Financijska agencija, OIB 85821130368, Ivana Danila 4,23000 Zadar</item>
      <item>MATEO d.o.o. za proizvodnju građevinskog materijala, ugostiteljstvo, turizam, unutarnju i vanjsku trgovinu, OIB 08510231646, Pridraga,23312 Pridraga</item>
      <item>Ivica Viduka, OIB 79061449459, Ulica Ante Starčevića 20,23312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08510231646</item>
      <item>, OIB 79061449459</item>
    </izvorni_sadrzaj>
    <derivirana_varijabla naziv="DomainObject.Predmet.SudioniciListNazivOIB_1">
      <item>, OIB 85821130368</item>
      <item>, OIB 08510231646</item>
      <item>, OIB 79061449459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3DDC7-D835-4D99-929F-7D7D261C3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333</properties:Words>
  <properties:Characters>1653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2016-05-09T09:25:00Z</dcterms:created>
  <dc:creator>Ante Kačić</dc:creator>
  <cp:lastModifiedBy>wsadmin</cp:lastModifiedBy>
  <cp:lastPrinted>2016-05-09T09:17:00Z</cp:lastPrinted>
  <dcterms:modified xmlns:xsi="http://www.w3.org/2001/XMLSchema-instance" xsi:type="dcterms:W3CDTF">2016-05-09T11:45:00Z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