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e2cd" w14:paraId="f52e2cd" w:rsidRDefault="00EE75C3" w:rsidP="002F2C86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2F2C86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F2C86" w:rsidR="00EE75C3" w:rsidRPr="00EE75C3">
      <w:pPr>
        <w:pStyle w:val="Bezproreda"/>
        <w:spacing w:after="0"/>
      </w:pPr>
    </w:p>
    <w:p w:rsidRDefault="001D3CFD" w:rsidP="002F2C86" w:rsidR="001D3CFD">
      <w:pPr>
        <w:pStyle w:val="Bezproreda"/>
        <w:spacing w:after="0"/>
      </w:pPr>
    </w:p>
    <w:p w:rsidRDefault="00EB5F47" w:rsidP="003540B0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3540B0" w:rsidR="00373F06" w:rsidRPr="00C450A8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6F3A89">
        <w:tab/>
      </w:r>
      <w:r w:rsidR="003E2D50">
        <w:t xml:space="preserve">Poslovni broj: </w:t>
      </w:r>
      <w:r w:rsidR="00BC6AF2">
        <w:t>St-998/16-3</w:t>
      </w:r>
    </w:p>
    <w:p w:rsidRDefault="00373F06" w:rsidP="003540B0" w:rsidR="00373F06">
      <w:pPr>
        <w:pStyle w:val="Bezproreda"/>
        <w:spacing w:after="0"/>
        <w:rPr>
          <w:b/>
        </w:rPr>
      </w:pPr>
      <w:r>
        <w:t>42000 Varaždin, Ul. braće Radić 2</w:t>
      </w:r>
    </w:p>
    <w:p w:rsidRDefault="00094832" w:rsidP="003540B0" w:rsidR="00094832">
      <w:pPr>
        <w:pStyle w:val="Bezproreda"/>
        <w:spacing w:after="0"/>
        <w:rPr>
          <w:b/>
        </w:rPr>
      </w:pPr>
    </w:p>
    <w:p w:rsidRDefault="00BC6AF2" w:rsidP="003540B0" w:rsidR="00BC6AF2">
      <w:pPr>
        <w:spacing w:after="0"/>
        <w:ind w:firstLine="708"/>
        <w:jc w:val="both"/>
        <w:rPr>
          <w:b/>
          <w:bCs/>
        </w:rPr>
      </w:pPr>
      <w:r>
        <w:t xml:space="preserve">Trgovački sud u Varaždinu, u ime Republike Hrvatske, po sutkinji toga suda Meliti Poljanec-Bubaš, u skraćenom postupku povodom prijedloga za sklapanje </w:t>
      </w:r>
      <w:proofErr w:type="spellStart"/>
      <w:r>
        <w:t>predstečajne</w:t>
      </w:r>
      <w:proofErr w:type="spellEnd"/>
      <w:r>
        <w:t xml:space="preserve"> nagodbe nad predlagateljem – dužnikom Ivanom Hohnjecom, vlasnikom TEHNOMONTAŽA, obrt za montažu metalnih predmeta u industriji, </w:t>
      </w:r>
      <w:proofErr w:type="spellStart"/>
      <w:r>
        <w:t>vl</w:t>
      </w:r>
      <w:proofErr w:type="spellEnd"/>
      <w:r>
        <w:t xml:space="preserve">. Ivan Hohnjec, OIB </w:t>
      </w:r>
      <w:r w:rsidRPr="00BC6AF2">
        <w:t>04080766736</w:t>
      </w:r>
      <w:r>
        <w:t xml:space="preserve">, Selci </w:t>
      </w:r>
      <w:proofErr w:type="spellStart"/>
      <w:r>
        <w:t>Križovljanski</w:t>
      </w:r>
      <w:proofErr w:type="spellEnd"/>
      <w:r>
        <w:t xml:space="preserve"> 23, 42208 Cestica, dana </w:t>
      </w:r>
      <w:r w:rsidR="003010DA">
        <w:t>19.</w:t>
      </w:r>
      <w:r w:rsidRPr="008D64F8">
        <w:rPr>
          <w:color w:val="FF0000"/>
        </w:rPr>
        <w:t xml:space="preserve"> </w:t>
      </w:r>
      <w:r>
        <w:t>listopada 2016.</w:t>
      </w:r>
      <w:r>
        <w:rPr>
          <w:b/>
          <w:bCs/>
        </w:rPr>
        <w:t xml:space="preserve">, </w:t>
      </w:r>
      <w:r>
        <w:t>donio je sljedeći</w:t>
      </w:r>
    </w:p>
    <w:p w:rsidRDefault="00BC6AF2" w:rsidP="003540B0" w:rsidR="00BC6AF2">
      <w:pPr>
        <w:spacing w:after="0"/>
        <w:jc w:val="center"/>
      </w:pPr>
      <w:r>
        <w:t>O G L A S</w:t>
      </w:r>
    </w:p>
    <w:p w:rsidRDefault="005B534D" w:rsidP="003540B0" w:rsidR="005B534D">
      <w:pPr>
        <w:spacing w:after="0"/>
        <w:jc w:val="center"/>
      </w:pPr>
    </w:p>
    <w:p w:rsidRDefault="00BC6AF2" w:rsidP="003540B0" w:rsidR="00BC6AF2">
      <w:pPr>
        <w:spacing w:after="0"/>
        <w:jc w:val="both"/>
      </w:pPr>
      <w:r>
        <w:tab/>
        <w:t>I /</w:t>
      </w:r>
      <w:r w:rsidR="003010DA">
        <w:t xml:space="preserve"> O</w:t>
      </w:r>
      <w:r>
        <w:t xml:space="preserve">dređuje se ročište radi sklapanja </w:t>
      </w:r>
      <w:proofErr w:type="spellStart"/>
      <w:r>
        <w:t>predstečajne</w:t>
      </w:r>
      <w:proofErr w:type="spellEnd"/>
      <w:r>
        <w:t xml:space="preserve"> nagodbe nad dužnikom Ivanom Hoh</w:t>
      </w:r>
      <w:r w:rsidR="003540B0">
        <w:t>njecom, vlasnikom</w:t>
      </w:r>
      <w:r>
        <w:t xml:space="preserve"> TEHNOMONTAŽA, obrt za montažu metalnih predmeta u industriji, </w:t>
      </w:r>
      <w:proofErr w:type="spellStart"/>
      <w:r>
        <w:t>vl</w:t>
      </w:r>
      <w:proofErr w:type="spellEnd"/>
      <w:r>
        <w:t xml:space="preserve">. Ivan Hohnjec, OIB </w:t>
      </w:r>
      <w:r w:rsidRPr="00BC6AF2">
        <w:t>04080766736</w:t>
      </w:r>
      <w:r>
        <w:t xml:space="preserve">, Selci </w:t>
      </w:r>
      <w:proofErr w:type="spellStart"/>
      <w:r>
        <w:t>Križovljanski</w:t>
      </w:r>
      <w:proofErr w:type="spellEnd"/>
      <w:r>
        <w:t xml:space="preserve"> 23, 42208 Cestica, </w:t>
      </w:r>
      <w:r w:rsidR="003540B0">
        <w:t xml:space="preserve"> kod ovog suda u Varaždinu, Braće Radić 2, soba broj 224/II, </w:t>
      </w:r>
      <w:r>
        <w:t>za dan</w:t>
      </w:r>
      <w:r w:rsidR="003540B0">
        <w:t xml:space="preserve"> </w:t>
      </w:r>
      <w:r w:rsidR="008D64F8" w:rsidRPr="003540B0">
        <w:t>9. studenoga</w:t>
      </w:r>
      <w:r w:rsidRPr="003540B0">
        <w:t xml:space="preserve"> 2016. u </w:t>
      </w:r>
      <w:r w:rsidR="008D64F8" w:rsidRPr="003540B0">
        <w:t>12,40</w:t>
      </w:r>
      <w:r w:rsidRPr="003540B0">
        <w:t xml:space="preserve"> sati</w:t>
      </w:r>
      <w:r w:rsidR="003540B0">
        <w:t>.</w:t>
      </w:r>
    </w:p>
    <w:p w:rsidRDefault="003540B0" w:rsidP="003540B0" w:rsidR="003540B0" w:rsidRPr="003540B0">
      <w:pPr>
        <w:spacing w:after="0"/>
        <w:jc w:val="both"/>
      </w:pPr>
    </w:p>
    <w:p w:rsidRDefault="00BC6AF2" w:rsidP="003540B0" w:rsidR="00BC6AF2">
      <w:pPr>
        <w:spacing w:after="0"/>
        <w:jc w:val="both"/>
      </w:pPr>
      <w:r>
        <w:tab/>
        <w:t>II/ Na ročište se pozivaju:</w:t>
      </w:r>
    </w:p>
    <w:p w:rsidRDefault="003540B0" w:rsidP="003540B0" w:rsidR="003540B0">
      <w:pPr>
        <w:spacing w:after="0"/>
        <w:jc w:val="both"/>
      </w:pPr>
    </w:p>
    <w:p w:rsidRDefault="00BC6AF2" w:rsidP="0006723D" w:rsidR="00BC6AF2">
      <w:pPr>
        <w:spacing w:after="0"/>
        <w:ind w:left="708"/>
        <w:jc w:val="both"/>
      </w:pPr>
      <w:r>
        <w:t xml:space="preserve">- predlagatelj-dužnik, </w:t>
      </w:r>
    </w:p>
    <w:p w:rsidRDefault="00BC6AF2" w:rsidP="0006723D" w:rsidR="00BC6AF2">
      <w:pPr>
        <w:spacing w:after="0"/>
        <w:ind w:left="708"/>
        <w:jc w:val="both"/>
      </w:pPr>
      <w:r>
        <w:t>- svi vjerovnici koji su prihvatili plan financijskog restrukturiranja</w:t>
      </w:r>
    </w:p>
    <w:p w:rsidRDefault="00BC6AF2" w:rsidP="003540B0" w:rsidR="00BC6AF2">
      <w:pPr>
        <w:spacing w:after="0"/>
        <w:jc w:val="both"/>
      </w:pPr>
    </w:p>
    <w:p w:rsidRDefault="003010DA" w:rsidP="003540B0" w:rsidR="00BC6AF2">
      <w:pPr>
        <w:spacing w:after="0"/>
        <w:jc w:val="center"/>
      </w:pPr>
      <w:r>
        <w:t>U Varaždinu</w:t>
      </w:r>
      <w:r w:rsidR="00BC6AF2">
        <w:t xml:space="preserve"> </w:t>
      </w:r>
      <w:r w:rsidR="00BC6AF2" w:rsidRPr="003010DA">
        <w:t>1</w:t>
      </w:r>
      <w:r w:rsidRPr="003010DA">
        <w:t>9</w:t>
      </w:r>
      <w:r w:rsidR="00BC6AF2">
        <w:t xml:space="preserve">. </w:t>
      </w:r>
      <w:r w:rsidR="008D64F8">
        <w:t>listopada</w:t>
      </w:r>
      <w:r w:rsidR="00BC6AF2">
        <w:t xml:space="preserve"> 2016. </w:t>
      </w:r>
    </w:p>
    <w:p w:rsidRDefault="003540B0" w:rsidP="003540B0" w:rsidR="003540B0">
      <w:pPr>
        <w:spacing w:after="0"/>
        <w:jc w:val="center"/>
      </w:pPr>
    </w:p>
    <w:p w:rsidRDefault="003540B0" w:rsidP="003540B0" w:rsidR="003540B0">
      <w:pPr>
        <w:spacing w:after="0"/>
        <w:jc w:val="center"/>
      </w:pPr>
    </w:p>
    <w:p w:rsidRDefault="00BC6AF2" w:rsidP="003540B0" w:rsidR="00BC6A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8D64F8">
        <w:t>utkinja</w:t>
      </w:r>
      <w:r>
        <w:t>:</w:t>
      </w:r>
    </w:p>
    <w:p w:rsidRDefault="003540B0" w:rsidP="003540B0" w:rsidR="003540B0">
      <w:pPr>
        <w:spacing w:after="0"/>
        <w:jc w:val="both"/>
      </w:pPr>
    </w:p>
    <w:p w:rsidRDefault="003010DA" w:rsidP="003540B0" w:rsidR="003010DA">
      <w:pPr>
        <w:spacing w:after="0"/>
        <w:jc w:val="both"/>
      </w:pPr>
    </w:p>
    <w:p w:rsidRDefault="008D64F8" w:rsidP="003540B0" w:rsidR="00BC6A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BC6AF2">
        <w:tab/>
      </w:r>
      <w:r w:rsidR="00BC6AF2">
        <w:tab/>
      </w:r>
      <w:r>
        <w:t>Melita Poljanec-Bubaš</w:t>
      </w:r>
      <w:r w:rsidR="003010DA">
        <w:t>, v.r.</w:t>
      </w:r>
    </w:p>
    <w:p w:rsidRDefault="008D64F8" w:rsidP="003540B0" w:rsidR="008D64F8">
      <w:pPr>
        <w:spacing w:after="0"/>
        <w:jc w:val="both"/>
      </w:pPr>
    </w:p>
    <w:p w:rsidRDefault="008D64F8" w:rsidP="003540B0" w:rsidR="008D64F8">
      <w:pPr>
        <w:spacing w:after="0"/>
        <w:jc w:val="both"/>
      </w:pPr>
    </w:p>
    <w:p w:rsidRDefault="00BC6AF2" w:rsidP="003540B0" w:rsidR="00BC6AF2">
      <w:pPr>
        <w:spacing w:after="0"/>
        <w:jc w:val="both"/>
      </w:pPr>
      <w:r>
        <w:t>D N A :</w:t>
      </w:r>
    </w:p>
    <w:p w:rsidRDefault="00BC6AF2" w:rsidP="003540B0" w:rsidR="00BC6AF2">
      <w:pPr>
        <w:spacing w:after="0"/>
        <w:jc w:val="both"/>
      </w:pPr>
      <w:r>
        <w:t>1.</w:t>
      </w:r>
      <w:r w:rsidR="003010DA">
        <w:t xml:space="preserve"> </w:t>
      </w:r>
      <w:r>
        <w:t>e-</w:t>
      </w:r>
      <w:r w:rsidR="008D64F8">
        <w:t>O</w:t>
      </w:r>
      <w:r>
        <w:t>glasna ploča ovoga suda</w:t>
      </w:r>
    </w:p>
    <w:p w:rsidRDefault="00BC6AF2" w:rsidP="003540B0" w:rsidR="00BC6AF2">
      <w:pPr>
        <w:spacing w:after="0"/>
        <w:jc w:val="both"/>
      </w:pPr>
      <w:r>
        <w:t>2.</w:t>
      </w:r>
      <w:r w:rsidR="003010DA">
        <w:t xml:space="preserve"> </w:t>
      </w:r>
      <w:r>
        <w:t>objava na web stranici Financijske agencije</w:t>
      </w:r>
    </w:p>
    <w:p w:rsidRDefault="003010DA" w:rsidP="003540B0" w:rsidR="003010DA">
      <w:pPr>
        <w:spacing w:after="0"/>
        <w:jc w:val="both"/>
      </w:pPr>
    </w:p>
    <w:p w:rsidRDefault="00BC6AF2" w:rsidP="003540B0" w:rsidR="00BC6AF2">
      <w:pPr>
        <w:pStyle w:val="Bezproreda"/>
        <w:spacing w:after="0"/>
        <w:rPr>
          <w:b/>
        </w:rPr>
      </w:pPr>
    </w:p>
    <w:sectPr w:rsidSect="00981C40" w:rsidR="00BC6AF2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05B" w:rsidP="00537B78" w:rsidR="001E105B">
      <w:r>
        <w:separator/>
      </w:r>
    </w:p>
  </w:endnote>
  <w:endnote w:id="0" w:type="continuationSeparator">
    <w:p w:rsidRDefault="001E105B" w:rsidP="00537B78" w:rsidR="001E1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05B" w:rsidP="00537B78" w:rsidR="001E105B">
      <w:r>
        <w:separator/>
      </w:r>
    </w:p>
  </w:footnote>
  <w:footnote w:id="0" w:type="continuationSeparator">
    <w:p w:rsidRDefault="001E105B" w:rsidP="00537B78" w:rsidR="001E1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111074" w:rsidRPr="00981C40">
      <w:rPr>
        <w:rStyle w:val="PozadinaSvijetloCrvena"/>
        <w:highlight w:val="yellow"/>
        <w:shd w:fill="auto" w:color="auto" w:val="clear"/>
      </w:rPr>
      <w:t>xxx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23D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05B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10DA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16B3"/>
    <w:rsid w:val="0035272F"/>
    <w:rsid w:val="00353AEC"/>
    <w:rsid w:val="003540B0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34D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B1C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A89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4F8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AF2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5F47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03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predstećajne nagodbe</izvorni_sadrzaj>
    <derivirana_varijabla naziv="DomainObject.Predmet.Opis_1">Prijedlog za sklapanje predstećajne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St-998/2016</izvorni_sadrzaj>
    <derivirana_varijabla naziv="DomainObject.Predmet.OznakaBroj_1">St-998/2016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Hohnjec</izvorni_sadrzaj>
    <derivirana_varijabla naziv="DomainObject.Predmet.StrankaFormated_1">  Ivan Hohnjec</derivirana_varijabla>
  </DomainObject.Predmet.StrankaFormated>
  <DomainObject.Predmet.StrankaFormatedOIB>
    <izvorni_sadrzaj>  Ivan Hohnjec, OIB 04080766736</izvorni_sadrzaj>
    <derivirana_varijabla naziv="DomainObject.Predmet.StrankaFormatedOIB_1">  Ivan Hohnjec, OIB 04080766736</derivirana_varijabla>
  </DomainObject.Predmet.StrankaFormatedOIB>
  <DomainObject.Predmet.StrankaFormatedWithAdress>
    <izvorni_sadrzaj> Ivan Hohnjec, Selci 151, 42208 Selci Križovljanski</izvorni_sadrzaj>
    <derivirana_varijabla naziv="DomainObject.Predmet.StrankaFormatedWithAdress_1"> Ivan Hohnjec, Selci 151, 42208 Selci Križovljanski</derivirana_varijabla>
  </DomainObject.Predmet.StrankaFormatedWithAdress>
  <DomainObject.Predmet.StrankaFormatedWithAdressOIB>
    <izvorni_sadrzaj> Ivan Hohnjec, OIB 04080766736, Selci 151, 42208 Selci Križovljanski</izvorni_sadrzaj>
    <derivirana_varijabla naziv="DomainObject.Predmet.StrankaFormatedWithAdressOIB_1"> Ivan Hohnjec, OIB 04080766736, Selci 151, 42208 Selci Križovljanski</derivirana_varijabla>
  </DomainObject.Predmet.StrankaFormatedWithAdressOIB>
  <DomainObject.Predmet.StrankaWithAdress>
    <izvorni_sadrzaj>Ivan Hohnjec Selci 151,42208 Selci Križovljanski</izvorni_sadrzaj>
    <derivirana_varijabla naziv="DomainObject.Predmet.StrankaWithAdress_1">Ivan Hohnjec Selci 151,42208 Selci Križovljanski</derivirana_varijabla>
  </DomainObject.Predmet.StrankaWithAdress>
  <DomainObject.Predmet.StrankaWithAdressOIB>
    <izvorni_sadrzaj>Ivan Hohnjec, OIB 04080766736, Selci 151,42208 Selci Križovljanski</izvorni_sadrzaj>
    <derivirana_varijabla naziv="DomainObject.Predmet.StrankaWithAdressOIB_1">Ivan Hohnjec, OIB 04080766736, Selci 151,42208 Selci Križovljanski</derivirana_varijabla>
  </DomainObject.Predmet.StrankaWithAdressOIB>
  <DomainObject.Predmet.StrankaNazivFormated>
    <izvorni_sadrzaj>Ivan Hohnjec</izvorni_sadrzaj>
    <derivirana_varijabla naziv="DomainObject.Predmet.StrankaNazivFormated_1">Ivan Hohnjec</derivirana_varijabla>
  </DomainObject.Predmet.StrankaNazivFormated>
  <DomainObject.Predmet.StrankaNazivFormatedOIB>
    <izvorni_sadrzaj>Ivan Hohnjec, OIB 04080766736</izvorni_sadrzaj>
    <derivirana_varijabla naziv="DomainObject.Predmet.StrankaNazivFormatedOIB_1">Ivan Hohnjec, OIB 04080766736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1437567.58</izvorni_sadrzaj>
    <derivirana_varijabla naziv="DomainObject.Predmet.TrenutnaVrijednost_1">1437567.58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Ivan Hohnjec</item>
    </izvorni_sadrzaj>
    <derivirana_varijabla naziv="DomainObject.Predmet.StrankaListFormated_1">
      <item>Ivan Hohnjec</item>
    </derivirana_varijabla>
  </DomainObject.Predmet.StrankaListFormated>
  <DomainObject.Predmet.StrankaListFormatedOIB>
    <izvorni_sadrzaj>
      <item>Ivan Hohnjec, OIB 04080766736</item>
    </izvorni_sadrzaj>
    <derivirana_varijabla naziv="DomainObject.Predmet.StrankaListFormatedOIB_1">
      <item>Ivan Hohnjec, OIB 04080766736</item>
    </derivirana_varijabla>
  </DomainObject.Predmet.StrankaListFormatedOIB>
  <DomainObject.Predmet.StrankaListFormatedWithAdress>
    <izvorni_sadrzaj>
      <item>Ivan Hohnjec, Selci 151, 42208 Selci Križovljanski</item>
    </izvorni_sadrzaj>
    <derivirana_varijabla naziv="DomainObject.Predmet.StrankaListFormatedWithAdress_1">
      <item>Ivan Hohnjec, Selci 151, 42208 Selci Križovljanski</item>
    </derivirana_varijabla>
  </DomainObject.Predmet.StrankaListFormatedWithAdress>
  <DomainObject.Predmet.StrankaListFormatedWithAdressOIB>
    <izvorni_sadrzaj>
      <item>Ivan Hohnjec, OIB 04080766736, Selci 151, 42208 Selci Križovljanski</item>
    </izvorni_sadrzaj>
    <derivirana_varijabla naziv="DomainObject.Predmet.StrankaListFormatedWithAdressOIB_1">
      <item>Ivan Hohnjec, OIB 04080766736, Selci 151, 42208 Selci Križovljanski</item>
    </derivirana_varijabla>
  </DomainObject.Predmet.StrankaListFormatedWithAdressOIB>
  <DomainObject.Predmet.StrankaListNazivFormated>
    <izvorni_sadrzaj>
      <item>Ivan Hohnjec</item>
    </izvorni_sadrzaj>
    <derivirana_varijabla naziv="DomainObject.Predmet.StrankaListNazivFormated_1">
      <item>Ivan Hohnjec</item>
    </derivirana_varijabla>
  </DomainObject.Predmet.StrankaListNazivFormated>
  <DomainObject.Predmet.StrankaListNazivFormatedOIB>
    <izvorni_sadrzaj>
      <item>Ivan Hohnjec, OIB 04080766736</item>
    </izvorni_sadrzaj>
    <derivirana_varijabla naziv="DomainObject.Predmet.StrankaListNazivFormatedOIB_1">
      <item>Ivan Hohnjec, OIB 04080766736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Hohnjec</izvorni_sadrzaj>
    <derivirana_varijabla naziv="DomainObject.Predmet.StrankaIDrugi_1">Ivan Hohnjec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Hohnjec, OIB 04080766736, Selci 151, 42208 Selci Križovljanski</izvorni_sadrzaj>
    <derivirana_varijabla naziv="DomainObject.Predmet.StrankaIDrugiAdressOIB_1">Ivan Hohnjec, OIB 04080766736, Selci 151, 42208 Selci Križovljanski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Hohnjec</item>
      <item>e-oglasna ploča</item>
    </izvorni_sadrzaj>
    <derivirana_varijabla naziv="DomainObject.Predmet.SudioniciListNaziv_1">
      <item>Ivan Hohnjec</item>
      <item>e-oglasna ploča</item>
    </derivirana_varijabla>
  </DomainObject.Predmet.SudioniciListNaziv>
  <DomainObject.Predmet.SudioniciListAdressOIB>
    <izvorni_sadrzaj>
      <item>Ivan Hohnjec, OIB 04080766736, Selci 151,42208 Selci Križovljanski</item>
      <item>e-oglasna ploča</item>
    </izvorni_sadrzaj>
    <derivirana_varijabla naziv="DomainObject.Predmet.SudioniciListAdressOIB_1">
      <item>Ivan Hohnjec, OIB 04080766736, Selci 151,42208 Selci Križovljanski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C8331-27C3-4412-AB0A-FC630B0CC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973</properties:Characters>
  <properties:Lines>39</properties:Lines>
  <properties:Paragraphs>15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2016-10-18T12:36:00Z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2016-10-19T06:01:00Z</cp:lastPrinted>
  <dcterms:modified xmlns:xsi="http://www.w3.org/2001/XMLSchema-instance" xsi:type="dcterms:W3CDTF">2016-10-19T06:02:00Z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