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640d" w14:paraId="8bc640d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4F106F">
        <w:rPr>
          <w:rFonts w:cs="Times New Roman" w:eastAsia="Times New Roman"/>
          <w:lang w:eastAsia="hr-HR"/>
        </w:rPr>
        <w:t>8</w:t>
      </w:r>
      <w:r w:rsidR="007679AC">
        <w:rPr>
          <w:rFonts w:cs="Times New Roman" w:eastAsia="Times New Roman"/>
          <w:lang w:eastAsia="hr-HR"/>
        </w:rPr>
        <w:t>91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7679AC" w:rsidRPr="007679AC">
        <w:t>ONE TASTE d.o.o.</w:t>
      </w:r>
      <w:r w:rsidR="0007516D">
        <w:t xml:space="preserve">, </w:t>
      </w:r>
      <w:r w:rsidR="00856FA6">
        <w:t>Zagreb,</w:t>
      </w:r>
      <w:r w:rsidR="004E7324">
        <w:t xml:space="preserve"> </w:t>
      </w:r>
      <w:r w:rsidR="007679AC" w:rsidRPr="007679AC">
        <w:t>Krvavi most 2</w:t>
      </w:r>
      <w:r w:rsidR="00856FA6">
        <w:t xml:space="preserve">, OIB: </w:t>
      </w:r>
      <w:r w:rsidR="007679AC" w:rsidRPr="007679AC">
        <w:t>03220095243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4F106F">
        <w:rPr>
          <w:rFonts w:cs="Times New Roman" w:eastAsia="Times New Roman"/>
          <w:lang w:eastAsia="hr-HR"/>
        </w:rPr>
        <w:t>26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AC425B" w:rsidRPr="007679AC">
        <w:t>ONE TASTE d.o.o.</w:t>
      </w:r>
      <w:r w:rsidR="00AC425B">
        <w:t xml:space="preserve">, Zagreb, </w:t>
      </w:r>
      <w:r w:rsidR="00AC425B" w:rsidRPr="007679AC">
        <w:t>Krvavi most 2</w:t>
      </w:r>
      <w:r w:rsidR="00AC425B">
        <w:t xml:space="preserve">, OIB: </w:t>
      </w:r>
      <w:r w:rsidR="00AC425B" w:rsidRPr="007679AC">
        <w:t>03220095243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3703E5">
        <w:rPr>
          <w:rFonts w:cs="Times New Roman" w:eastAsia="Times New Roman"/>
          <w:lang w:eastAsia="hr-HR"/>
        </w:rPr>
        <w:t>10</w:t>
      </w:r>
      <w:r w:rsidR="00856FA6">
        <w:rPr>
          <w:rFonts w:cs="Times New Roman" w:eastAsia="Times New Roman"/>
          <w:lang w:eastAsia="hr-HR"/>
        </w:rPr>
        <w:t>.</w:t>
      </w:r>
      <w:r w:rsidR="003703E5">
        <w:rPr>
          <w:rFonts w:cs="Times New Roman" w:eastAsia="Times New Roman"/>
          <w:lang w:eastAsia="hr-HR"/>
        </w:rPr>
        <w:t>755</w:t>
      </w:r>
      <w:r w:rsidR="00856FA6">
        <w:rPr>
          <w:rFonts w:cs="Times New Roman" w:eastAsia="Times New Roman"/>
          <w:lang w:eastAsia="hr-HR"/>
        </w:rPr>
        <w:t>,</w:t>
      </w:r>
      <w:r w:rsidR="003703E5">
        <w:rPr>
          <w:rFonts w:cs="Times New Roman" w:eastAsia="Times New Roman"/>
          <w:lang w:eastAsia="hr-HR"/>
        </w:rPr>
        <w:t>36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D003D">
        <w:rPr>
          <w:rFonts w:cs="Times New Roman" w:eastAsia="Times New Roman"/>
          <w:lang w:eastAsia="hr-HR"/>
        </w:rPr>
        <w:t>26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785F76">
        <w:rPr>
          <w:rFonts w:cs="Times New Roman" w:eastAsia="Times New Roman"/>
          <w:lang w:eastAsia="hr-HR"/>
        </w:rPr>
        <w:t xml:space="preserve">, v. r. </w:t>
      </w:r>
    </w:p>
    <w:p w:rsidRDefault="00785F76" w:rsidP="00907AB4" w:rsidR="00785F76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785F76" w:rsidP="004A36CD" w:rsidR="00785F76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785F76" w:rsidP="00907AB4" w:rsidR="00785F76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         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1F1DA7"/>
    <w:rsid w:val="002450E7"/>
    <w:rsid w:val="00281D6B"/>
    <w:rsid w:val="002A509B"/>
    <w:rsid w:val="002B275E"/>
    <w:rsid w:val="002C5206"/>
    <w:rsid w:val="003703E5"/>
    <w:rsid w:val="003A1A9C"/>
    <w:rsid w:val="003C51F8"/>
    <w:rsid w:val="003E0C83"/>
    <w:rsid w:val="004059EB"/>
    <w:rsid w:val="004A3F8A"/>
    <w:rsid w:val="004B2DE6"/>
    <w:rsid w:val="004C7061"/>
    <w:rsid w:val="004E7324"/>
    <w:rsid w:val="004F106F"/>
    <w:rsid w:val="005C7BEC"/>
    <w:rsid w:val="00640D1E"/>
    <w:rsid w:val="00682189"/>
    <w:rsid w:val="006F49D8"/>
    <w:rsid w:val="007132BB"/>
    <w:rsid w:val="007329B5"/>
    <w:rsid w:val="007679AC"/>
    <w:rsid w:val="00785F76"/>
    <w:rsid w:val="007B3A0C"/>
    <w:rsid w:val="00856FA6"/>
    <w:rsid w:val="008758CC"/>
    <w:rsid w:val="00907AB4"/>
    <w:rsid w:val="00992706"/>
    <w:rsid w:val="00A1720E"/>
    <w:rsid w:val="00A80E54"/>
    <w:rsid w:val="00AC425B"/>
    <w:rsid w:val="00B37838"/>
    <w:rsid w:val="00BF0A6A"/>
    <w:rsid w:val="00C53427"/>
    <w:rsid w:val="00E9568D"/>
    <w:rsid w:val="00EC0067"/>
    <w:rsid w:val="00F95E52"/>
    <w:rsid w:val="00FB5452"/>
    <w:rsid w:val="00FD003D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F7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5F7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5F7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5F7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F7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5F7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5F7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5F7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St-891/2018</izvorni_sadrzaj>
    <derivirana_varijabla naziv="DomainObject.Predmet.OznakaBroj_1">St-891/2018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ONE TASTE d.o.o. zastupanog po punomoćniku Martina Knapić</izvorni_sadrzaj>
    <derivirana_varijabla naziv="DomainObject.Predmet.ProtustrankaFormated_1">  ONE TASTE d.o.o. zastupanog po punomoćniku Martina Knapić</derivirana_varijabla>
  </DomainObject.Predmet.ProtustrankaFormated>
  <DomainObject.Predmet.ProtustrankaFormatedOIB>
    <izvorni_sadrzaj>  ONE TASTE d.o.o., OIB 03220095243 zastupanog po punomoćniku Martina Knapić</izvorni_sadrzaj>
    <derivirana_varijabla naziv="DomainObject.Predmet.ProtustrankaFormatedOIB_1">  ONE TASTE d.o.o., OIB 03220095243 zastupanog po punomoćniku Martina Knapić</derivirana_varijabla>
  </DomainObject.Predmet.ProtustrankaFormatedOIB>
  <DomainObject.Predmet.ProtustrankaFormatedWithAdress>
    <izvorni_sadrzaj> ONE TASTE d.o.o., Krvavi most 2, 10000 Zagreb zastupanog po punomoćniku Martina Knapić</izvorni_sadrzaj>
    <derivirana_varijabla naziv="DomainObject.Predmet.ProtustrankaFormatedWithAdress_1"> ONE TASTE d.o.o., Krvavi most 2, 10000 Zagreb zastupanog po punomoćniku Martina Knapić</derivirana_varijabla>
  </DomainObject.Predmet.ProtustrankaFormatedWithAdress>
  <DomainObject.Predmet.ProtustrankaFormatedWithAdressOIB>
    <izvorni_sadrzaj> ONE TASTE d.o.o., OIB 03220095243, Krvavi most 2, 10000 Zagreb zastupanog po punomoćniku Martina Knapić</izvorni_sadrzaj>
    <derivirana_varijabla naziv="DomainObject.Predmet.ProtustrankaFormatedWithAdressOIB_1"> ONE TASTE d.o.o., OIB 03220095243, Krvavi most 2, 10000 Zagreb zastupanog po punomoćniku Martina Knapić</derivirana_varijabla>
  </DomainObject.Predmet.ProtustrankaFormatedWithAdressOIB>
  <DomainObject.Predmet.ProtustrankaWithAdress>
    <izvorni_sadrzaj>ONE TASTE d.o.o. Krvavi most 2, 10000 Zagreb</izvorni_sadrzaj>
    <derivirana_varijabla naziv="DomainObject.Predmet.ProtustrankaWithAdress_1">ONE TASTE d.o.o. Krvavi most 2, 10000 Zagreb</derivirana_varijabla>
  </DomainObject.Predmet.ProtustrankaWithAdress>
  <DomainObject.Predmet.ProtustrankaWithAdressOIB>
    <izvorni_sadrzaj>ONE TASTE d.o.o., OIB 03220095243, Krvavi most 2, 10000 Zagreb</izvorni_sadrzaj>
    <derivirana_varijabla naziv="DomainObject.Predmet.ProtustrankaWithAdressOIB_1">ONE TASTE d.o.o., OIB 03220095243, Krvavi most 2, 10000 Zagreb</derivirana_varijabla>
  </DomainObject.Predmet.ProtustrankaWithAdressOIB>
  <DomainObject.Predmet.ProtustrankaNazivFormated>
    <izvorni_sadrzaj>ONE TASTE d.o.o.</izvorni_sadrzaj>
    <derivirana_varijabla naziv="DomainObject.Predmet.ProtustrankaNazivFormated_1">ONE TASTE d.o.o.</derivirana_varijabla>
  </DomainObject.Predmet.ProtustrankaNazivFormated>
  <DomainObject.Predmet.ProtustrankaNazivFormatedOIB>
    <izvorni_sadrzaj>ONE TASTE d.o.o., OIB 03220095243</izvorni_sadrzaj>
    <derivirana_varijabla naziv="DomainObject.Predmet.ProtustrankaNazivFormatedOIB_1">ONE TASTE d.o.o., OIB 03220095243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ONE TASTE d.o.o. zastupanog po punomoćniku Martina Knapić</item>
    </izvorni_sadrzaj>
    <derivirana_varijabla naziv="DomainObject.Predmet.ProtuStrankaListFormated_1">
      <item>ONE TASTE d.o.o. zastupanog po punomoćniku Martina Knapić</item>
    </derivirana_varijabla>
  </DomainObject.Predmet.ProtuStrankaListFormated>
  <DomainObject.Predmet.ProtuStrankaListFormatedOIB>
    <izvorni_sadrzaj>
      <item>ONE TASTE d.o.o., OIB 03220095243 zastupanog po punomoćniku Martina Knapić</item>
    </izvorni_sadrzaj>
    <derivirana_varijabla naziv="DomainObject.Predmet.ProtuStrankaListFormatedOIB_1">
      <item>ONE TASTE d.o.o., OIB 03220095243 zastupanog po punomoćniku Martina Knapić</item>
    </derivirana_varijabla>
  </DomainObject.Predmet.ProtuStrankaListFormatedOIB>
  <DomainObject.Predmet.ProtuStrankaListFormatedWithAdress>
    <izvorni_sadrzaj>
      <item>ONE TASTE d.o.o., Krvavi most 2, 10000 Zagreb zastupanog po punomoćniku Martina Knapić</item>
    </izvorni_sadrzaj>
    <derivirana_varijabla naziv="DomainObject.Predmet.ProtuStrankaListFormatedWithAdress_1">
      <item>ONE TASTE d.o.o., Krvavi most 2, 10000 Zagreb zastupanog po punomoćniku Martina Knapić</item>
    </derivirana_varijabla>
  </DomainObject.Predmet.ProtuStrankaListFormatedWithAdress>
  <DomainObject.Predmet.ProtuStrankaListFormatedWithAdressOIB>
    <izvorni_sadrzaj>
      <item>ONE TASTE d.o.o., OIB 03220095243, Krvavi most 2, 10000 Zagreb zastupanog po punomoćniku Martina Knapić</item>
    </izvorni_sadrzaj>
    <derivirana_varijabla naziv="DomainObject.Predmet.ProtuStrankaListFormatedWithAdressOIB_1">
      <item>ONE TASTE d.o.o., OIB 03220095243, Krvavi most 2, 10000 Zagreb zastupanog po punomoćniku Martina Knapić</item>
    </derivirana_varijabla>
  </DomainObject.Predmet.ProtuStrankaListFormatedWithAdressOIB>
  <DomainObject.Predmet.ProtuStrankaListNazivFormated>
    <izvorni_sadrzaj>
      <item>ONE TASTE d.o.o.</item>
    </izvorni_sadrzaj>
    <derivirana_varijabla naziv="DomainObject.Predmet.ProtuStrankaListNazivFormated_1">
      <item>ONE TASTE d.o.o.</item>
    </derivirana_varijabla>
  </DomainObject.Predmet.ProtuStrankaListNazivFormated>
  <DomainObject.Predmet.ProtuStrankaListNazivFormatedOIB>
    <izvorni_sadrzaj>
      <item>ONE TASTE d.o.o., OIB 03220095243</item>
    </izvorni_sadrzaj>
    <derivirana_varijabla naziv="DomainObject.Predmet.ProtuStrankaListNazivFormatedOIB_1">
      <item>ONE TASTE d.o.o., OIB 03220095243</item>
    </derivirana_varijabla>
  </DomainObject.Predmet.ProtuStrankaListNazivFormatedOIB>
  <DomainObject.Predmet.OstaliListFormated>
    <izvorni_sadrzaj>
      <item>Martina Knapić punomoćnica sudionika u postupku ONE TASTE d.o.o.</item>
    </izvorni_sadrzaj>
    <derivirana_varijabla naziv="DomainObject.Predmet.OstaliListFormated_1">
      <item>Martina Knapić punomoćnica sudionika u postupku ONE TASTE d.o.o.</item>
    </derivirana_varijabla>
  </DomainObject.Predmet.OstaliListFormated>
  <DomainObject.Predmet.OstaliListFormatedOIB>
    <izvorni_sadrzaj>
      <item>Martina Knapić, OIB 54960948437 punomoćnica sudionika u postupku ONE TASTE d.o.o.</item>
    </izvorni_sadrzaj>
    <derivirana_varijabla naziv="DomainObject.Predmet.OstaliListFormatedOIB_1">
      <item>Martina Knapić, OIB 54960948437 punomoćnica sudionika u postupku ONE TASTE d.o.o.</item>
    </derivirana_varijabla>
  </DomainObject.Predmet.OstaliListFormatedOIB>
  <DomainObject.Predmet.OstaliListFormatedWithAdress>
    <izvorni_sadrzaj>
      <item>Martina Knapić, Krvavi Most 2, 10000 Zagreb punomoćnica sudionika u postupku ONE TASTE d.o.o.</item>
    </izvorni_sadrzaj>
    <derivirana_varijabla naziv="DomainObject.Predmet.OstaliListFormatedWithAdress_1">
      <item>Martina Knapić, Krvavi Most 2, 10000 Zagreb punomoćnica sudionika u postupku ONE TASTE d.o.o.</item>
    </derivirana_varijabla>
  </DomainObject.Predmet.OstaliListFormatedWithAdress>
  <DomainObject.Predmet.OstaliListFormatedWithAdressOIB>
    <izvorni_sadrzaj>
      <item>Martina Knapić, OIB 54960948437, Krvavi Most 2, 10000 Zagreb punomoćnica sudionika u postupku ONE TASTE d.o.o.</item>
    </izvorni_sadrzaj>
    <derivirana_varijabla naziv="DomainObject.Predmet.OstaliListFormatedWithAdressOIB_1">
      <item>Martina Knapić, OIB 54960948437, Krvavi Most 2, 10000 Zagreb punomoćnica sudionika u postupku ONE TASTE d.o.o.</item>
    </derivirana_varijabla>
  </DomainObject.Predmet.OstaliListFormatedWithAdressOIB>
  <DomainObject.Predmet.OstaliListNazivFormated>
    <izvorni_sadrzaj>
      <item>Martina Knapić</item>
    </izvorni_sadrzaj>
    <derivirana_varijabla naziv="DomainObject.Predmet.OstaliListNazivFormated_1">
      <item>Martina Knapić</item>
    </derivirana_varijabla>
  </DomainObject.Predmet.OstaliListNazivFormated>
  <DomainObject.Predmet.OstaliListNazivFormatedOIB>
    <izvorni_sadrzaj>
      <item>Martina Knapić, OIB 54960948437</item>
    </izvorni_sadrzaj>
    <derivirana_varijabla naziv="DomainObject.Predmet.OstaliListNazivFormatedOIB_1">
      <item>Martina Knapić, OIB 54960948437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ONE TASTE d.o.o.</izvorni_sadrzaj>
    <derivirana_varijabla naziv="DomainObject.Predmet.ProtustrankaIDrugi_1">ONE TASTE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ONE TASTE d.o.o., OIB 03220095243, Krvavi most 2, 10000 Zagreb</izvorni_sadrzaj>
    <derivirana_varijabla naziv="DomainObject.Predmet.ProtustrankaIDrugiAdressOIB_1">ONE TASTE d.o.o., OIB 03220095243, Krvavi most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ONE TASTE d.o.o.</item>
      <item>FINA Regionalni centar Zagreb</item>
      <item>Martina Knapić</item>
    </izvorni_sadrzaj>
    <derivirana_varijabla naziv="DomainObject.Predmet.SudioniciListNaziv_1">
      <item>ONE TASTE d.o.o.</item>
      <item>FINA Regionalni centar Zagreb</item>
      <item>Martina Knapić</item>
    </derivirana_varijabla>
  </DomainObject.Predmet.SudioniciListNaziv>
  <DomainObject.Predmet.SudioniciListAdressOIB>
    <izvorni_sadrzaj>
      <item>ONE TASTE d.o.o., OIB 03220095243, Krvavi most 2,10000 Zagreb</item>
      <item>FINA Regionalni centar Zagreb, OIB 85821130368, Trg svibanjskih žrtava 1995. 1,10000 Zagreb</item>
      <item>Martina Knapić, OIB 54960948437, Krvavi Most 2,10000 Zagreb</item>
    </izvorni_sadrzaj>
    <derivirana_varijabla naziv="DomainObject.Predmet.SudioniciListAdressOIB_1">
      <item>ONE TASTE d.o.o., OIB 03220095243, Krvavi most 2,10000 Zagreb</item>
      <item>FINA Regionalni centar Zagreb, OIB 85821130368, Trg svibanjskih žrtava 1995. 1,10000 Zagreb</item>
      <item>Martina Knapić, OIB 54960948437, Krvavi Most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03220095243</item>
      <item>, OIB 85821130368</item>
      <item>, OIB 54960948437</item>
    </izvorni_sadrzaj>
    <derivirana_varijabla naziv="DomainObject.Predmet.SudioniciListNazivOIB_1">
      <item>, OIB 03220095243</item>
      <item>, OIB 85821130368</item>
      <item>, OIB 54960948437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1459</properties:Characters>
  <properties:Lines>42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2018-07-25T06:01:00Z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2018-07-26T06:49:00Z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(St-891-18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