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7566" w14:paraId="7117566" w:rsidRDefault="00E17310" w:rsidP="00E17310" w:rsidR="00E1731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 w:rsidR="005B241C"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E17310" w:rsidP="00E17310" w:rsidR="00E1731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E17310" w:rsidP="00E17310" w:rsidR="00E17310" w:rsidRPr="004D3099">
      <w:r w:rsidRPr="004D3099">
        <w:t xml:space="preserve"> TRGOVAČKI SUD U PAZINU</w:t>
      </w:r>
    </w:p>
    <w:p w:rsidRDefault="00E17310" w:rsidP="00E17310" w:rsidR="00E17310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14C65">
        <w:t xml:space="preserve">    </w:t>
      </w:r>
      <w:r>
        <w:t>Posl.br.: 2 St-2</w:t>
      </w:r>
      <w:r w:rsidRPr="004D3099">
        <w:t>/1</w:t>
      </w:r>
      <w:r>
        <w:t>7</w:t>
      </w:r>
      <w:r w:rsidRPr="009C3F78">
        <w:t>-</w:t>
      </w:r>
      <w:r w:rsidR="00514C65">
        <w:t>22</w:t>
      </w:r>
    </w:p>
    <w:p w:rsidRDefault="00E17310" w:rsidP="00E17310" w:rsidR="00E17310" w:rsidRPr="009C3F78">
      <w:pPr>
        <w:jc w:val="both"/>
      </w:pPr>
    </w:p>
    <w:p w:rsidRDefault="00E17310" w:rsidP="00E17310" w:rsidR="00E17310" w:rsidRPr="009C3F78">
      <w:pPr>
        <w:jc w:val="both"/>
      </w:pPr>
    </w:p>
    <w:p w:rsidRDefault="00E17310" w:rsidP="00E17310" w:rsidR="00E17310" w:rsidRPr="009C3F78">
      <w:pPr>
        <w:jc w:val="center"/>
      </w:pPr>
      <w:r w:rsidRPr="009C3F78">
        <w:t>R E P U B L I K A   H R V A T S K A</w:t>
      </w:r>
    </w:p>
    <w:p w:rsidRDefault="00E17310" w:rsidP="00E17310" w:rsidR="00E17310" w:rsidRPr="009C3F78">
      <w:pPr>
        <w:jc w:val="center"/>
      </w:pPr>
    </w:p>
    <w:p w:rsidRDefault="00E17310" w:rsidP="00E17310" w:rsidR="00E17310" w:rsidRPr="009C3F78">
      <w:pPr>
        <w:jc w:val="center"/>
      </w:pPr>
      <w:r w:rsidRPr="009C3F78">
        <w:t>R J E Š E N J E</w:t>
      </w:r>
    </w:p>
    <w:p w:rsidRDefault="00E17310" w:rsidP="00E17310" w:rsidR="00E17310" w:rsidRPr="009C3F78">
      <w:pPr>
        <w:jc w:val="both"/>
      </w:pPr>
    </w:p>
    <w:p w:rsidRDefault="00E17310" w:rsidP="00E17310" w:rsidR="00E17310" w:rsidRPr="00514C65">
      <w:pPr>
        <w:jc w:val="both"/>
      </w:pPr>
      <w:r w:rsidRPr="009C3F78">
        <w:tab/>
        <w:t xml:space="preserve">Trgovački sud u Pazinu, po stečajnom sucu Adrijani Labinjan Skok, po prijedlogu predlagatelja </w:t>
      </w:r>
      <w:r w:rsidRPr="00307D88">
        <w:t>B2 KAPITAL d.o.o., Zagreb, Radnička 41, OIB: 57509775367</w:t>
      </w:r>
      <w:r>
        <w:t>,</w:t>
      </w:r>
      <w:r w:rsidRPr="009C3F78">
        <w:t xml:space="preserve"> radi otvaranja stečajnog postupka nad dužnikom </w:t>
      </w:r>
      <w:r w:rsidRPr="00307D88">
        <w:t>ART PEN d.o.o., Pazin, Šime Kurelića 20/3, OIB: 7899220202</w:t>
      </w:r>
      <w:r w:rsidRPr="00514C65">
        <w:t xml:space="preserve">1, </w:t>
      </w:r>
      <w:r w:rsidR="00514C65" w:rsidRPr="00514C65">
        <w:t>15</w:t>
      </w:r>
      <w:r w:rsidRPr="00514C65">
        <w:t>. veljače 2017.</w:t>
      </w:r>
    </w:p>
    <w:p w:rsidRDefault="00E17310" w:rsidP="00E17310" w:rsidR="00E17310" w:rsidRPr="00294B6C">
      <w:pPr>
        <w:jc w:val="both"/>
      </w:pPr>
    </w:p>
    <w:p w:rsidRDefault="00E17310" w:rsidP="00E17310" w:rsidR="00E17310" w:rsidRPr="004D3099">
      <w:pPr>
        <w:jc w:val="center"/>
      </w:pPr>
      <w:r w:rsidRPr="004D3099">
        <w:t>r i j e š i o  j e</w:t>
      </w:r>
    </w:p>
    <w:p w:rsidRDefault="00E17310" w:rsidP="00E17310" w:rsidR="00E17310" w:rsidRPr="004D3099">
      <w:pPr>
        <w:jc w:val="center"/>
      </w:pPr>
    </w:p>
    <w:p w:rsidRDefault="00E17310" w:rsidP="00E17310" w:rsidR="00E17310" w:rsidRPr="002B4CBA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="00BB4130" w:rsidRPr="00307D88">
        <w:t>ART PEN d.o.o., Pazin, Šime Kurelića 20/3, OIB: 78992202021</w:t>
      </w:r>
      <w:r w:rsidRPr="00A8138B">
        <w:t>,</w:t>
      </w:r>
      <w:r w:rsidRPr="002B4CBA">
        <w:t xml:space="preserve"> dana </w:t>
      </w:r>
      <w:r w:rsidR="00514C65" w:rsidRPr="002B4CBA">
        <w:t>15</w:t>
      </w:r>
      <w:r w:rsidR="002B4CBA" w:rsidRPr="002B4CBA">
        <w:t>. veljače 2017. u 11</w:t>
      </w:r>
      <w:r w:rsidRPr="002B4CBA">
        <w:t>:</w:t>
      </w:r>
      <w:r w:rsidR="002B4CBA" w:rsidRPr="002B4CBA">
        <w:t>50</w:t>
      </w:r>
      <w:r w:rsidRPr="002B4CBA">
        <w:t xml:space="preserve"> sati.</w:t>
      </w:r>
    </w:p>
    <w:p w:rsidRDefault="00E17310" w:rsidP="00E17310" w:rsidR="00E17310" w:rsidRPr="004D3099">
      <w:pPr>
        <w:jc w:val="both"/>
      </w:pPr>
    </w:p>
    <w:p w:rsidRDefault="00E17310" w:rsidP="00E17310" w:rsidR="00E17310" w:rsidRPr="002B4CBA">
      <w:pPr>
        <w:ind w:firstLine="720"/>
        <w:jc w:val="both"/>
      </w:pPr>
      <w:r w:rsidRPr="002B4CBA">
        <w:t>II.</w:t>
      </w:r>
      <w:r w:rsidRPr="002B4CBA">
        <w:tab/>
        <w:t xml:space="preserve">Za stečajnog upravitelja imenuje se </w:t>
      </w:r>
      <w:r w:rsidR="002B4CBA" w:rsidRPr="002B4CBA">
        <w:t>Ljiljana Blagojević, Rijeka, Markovići 21</w:t>
      </w:r>
      <w:r w:rsidRPr="002B4CBA">
        <w:t xml:space="preserve">, OIB: </w:t>
      </w:r>
      <w:r w:rsidR="002B4CBA" w:rsidRPr="002B4CBA">
        <w:t>27293493678</w:t>
      </w:r>
      <w:r w:rsidRPr="002B4CBA">
        <w:t>.</w:t>
      </w:r>
    </w:p>
    <w:p w:rsidRDefault="00E17310" w:rsidP="00E17310" w:rsidR="00E17310" w:rsidRPr="004D3099">
      <w:pPr>
        <w:ind w:firstLine="720"/>
        <w:jc w:val="both"/>
      </w:pPr>
    </w:p>
    <w:p w:rsidRDefault="00E17310" w:rsidP="00E17310" w:rsidR="00E17310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17310" w:rsidP="00E17310" w:rsidR="00E17310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BB4130">
        <w:t xml:space="preserve"> poziv na broj 64 5045-48752-2</w:t>
      </w:r>
      <w:r w:rsidRPr="00710839">
        <w:t>201</w:t>
      </w:r>
      <w:r w:rsidR="00BB4130">
        <w:t>7</w:t>
      </w:r>
      <w:r w:rsidRPr="00710839">
        <w:t>. Zaposlenici koji prijavljuju svoja potraživanja po osnovu rada</w:t>
      </w:r>
      <w:r w:rsidRPr="004D3099">
        <w:t xml:space="preserve"> ne moraju platiti pristojbu. </w:t>
      </w:r>
    </w:p>
    <w:p w:rsidRDefault="00E17310" w:rsidP="00E17310" w:rsidR="00E17310" w:rsidRPr="004D3099">
      <w:pPr>
        <w:jc w:val="both"/>
      </w:pPr>
    </w:p>
    <w:p w:rsidRDefault="00E17310" w:rsidP="00E17310" w:rsidR="00E17310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E17310" w:rsidP="00E17310" w:rsidR="00E17310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E17310" w:rsidP="00E17310" w:rsidR="00E17310" w:rsidRPr="004D3099">
      <w:pPr>
        <w:jc w:val="both"/>
      </w:pPr>
      <w:r w:rsidRPr="004D3099">
        <w:tab/>
      </w:r>
    </w:p>
    <w:p w:rsidRDefault="00E17310" w:rsidP="00E17310" w:rsidR="00E17310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E17310" w:rsidP="00E17310" w:rsidR="00E17310" w:rsidRPr="004D3099">
      <w:pPr>
        <w:jc w:val="both"/>
      </w:pPr>
      <w:r w:rsidRPr="004D3099">
        <w:tab/>
      </w:r>
    </w:p>
    <w:p w:rsidRDefault="00E17310" w:rsidP="00E17310" w:rsidR="00E17310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E17310" w:rsidP="00E17310" w:rsidR="00E17310" w:rsidRPr="004D3099">
      <w:pPr>
        <w:jc w:val="both"/>
      </w:pPr>
      <w:r w:rsidRPr="004D3099">
        <w:tab/>
      </w:r>
    </w:p>
    <w:p w:rsidRDefault="00E17310" w:rsidP="00E17310" w:rsidR="00E17310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E17310" w:rsidP="00E17310" w:rsidR="00E17310" w:rsidRPr="004D3099"/>
    <w:p w:rsidRDefault="00E17310" w:rsidP="00E17310" w:rsidR="00E17310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E17310" w:rsidP="00E17310" w:rsidR="00E17310" w:rsidRPr="008B2467">
      <w:pPr>
        <w:jc w:val="center"/>
      </w:pPr>
    </w:p>
    <w:p w:rsidRDefault="005B241C" w:rsidP="00E17310" w:rsidR="00E17310" w:rsidRPr="005B241C">
      <w:pPr>
        <w:jc w:val="center"/>
      </w:pPr>
      <w:r w:rsidRPr="005B241C">
        <w:t>12. lipnja</w:t>
      </w:r>
      <w:r w:rsidR="00E17310" w:rsidRPr="005B241C">
        <w:t xml:space="preserve"> 2017. u 12:30 sati,</w:t>
      </w:r>
    </w:p>
    <w:p w:rsidRDefault="00E17310" w:rsidP="00E17310" w:rsidR="00E17310" w:rsidRPr="005B241C">
      <w:pPr>
        <w:jc w:val="center"/>
      </w:pPr>
      <w:r w:rsidRPr="005B241C">
        <w:t>sudnica broj 5,</w:t>
      </w:r>
    </w:p>
    <w:p w:rsidRDefault="00E17310" w:rsidP="00E17310" w:rsidR="00E17310" w:rsidRPr="005B241C">
      <w:pPr>
        <w:jc w:val="center"/>
      </w:pPr>
      <w:r w:rsidRPr="005B241C">
        <w:t xml:space="preserve">u Trgovačkom sudu u Pazinu, Dršćevka 1. </w:t>
      </w:r>
    </w:p>
    <w:p w:rsidRDefault="00E17310" w:rsidP="00E17310" w:rsidR="00E17310" w:rsidRPr="005B241C"/>
    <w:p w:rsidRDefault="00E17310" w:rsidP="00E17310" w:rsidR="00E17310" w:rsidRPr="005B241C">
      <w:pPr>
        <w:jc w:val="both"/>
      </w:pPr>
      <w:r w:rsidRPr="005B241C">
        <w:tab/>
        <w:t>IX.</w:t>
      </w:r>
      <w:r w:rsidRPr="005B241C">
        <w:tab/>
        <w:t xml:space="preserve">Izvještajno ročište na kojem će se na temelju izvješća stečajnog upravitelja odlučivati o daljnjem tijeku stečajnog postupka određuje se za dan </w:t>
      </w:r>
    </w:p>
    <w:p w:rsidRDefault="00E17310" w:rsidP="00E17310" w:rsidR="00E17310" w:rsidRPr="005B241C">
      <w:pPr>
        <w:jc w:val="center"/>
      </w:pPr>
    </w:p>
    <w:p w:rsidRDefault="005B241C" w:rsidP="00E17310" w:rsidR="00E17310" w:rsidRPr="005B241C">
      <w:pPr>
        <w:jc w:val="center"/>
      </w:pPr>
      <w:r w:rsidRPr="005B241C">
        <w:t>12. lipnja</w:t>
      </w:r>
      <w:r w:rsidR="00E17310" w:rsidRPr="005B241C">
        <w:t xml:space="preserve"> 2017. u 12:45 sati</w:t>
      </w:r>
    </w:p>
    <w:p w:rsidRDefault="00E17310" w:rsidP="00E17310" w:rsidR="00E17310" w:rsidRPr="008B2467">
      <w:pPr>
        <w:jc w:val="center"/>
      </w:pPr>
      <w:r w:rsidRPr="008B2467">
        <w:t>sudnica broj 5</w:t>
      </w:r>
    </w:p>
    <w:p w:rsidRDefault="00E17310" w:rsidP="00E17310" w:rsidR="00E17310">
      <w:pPr>
        <w:jc w:val="center"/>
      </w:pPr>
      <w:r w:rsidRPr="008B2467">
        <w:t>u Trgovačkom sudu u Pazinu, Dršćevka 1.</w:t>
      </w:r>
    </w:p>
    <w:p w:rsidRDefault="00E17310" w:rsidP="00E17310" w:rsidR="00E17310">
      <w:pPr>
        <w:jc w:val="center"/>
      </w:pPr>
    </w:p>
    <w:p w:rsidRDefault="00E17310" w:rsidP="005B241C" w:rsidR="005B241C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</w:t>
      </w:r>
      <w:r w:rsidRPr="004D3099">
        <w:t xml:space="preserve">da izvrši upis otvaranja stečajnog postupka nad društvom </w:t>
      </w:r>
      <w:r w:rsidR="00BB4130" w:rsidRPr="00307D88">
        <w:t>ART PEN d.o.o., Pazin, Šime Kurelića 20/3, OIB: 78992202021</w:t>
      </w:r>
      <w:r w:rsidR="005B241C">
        <w:t>, na nekretninama</w:t>
      </w:r>
      <w:r w:rsidRPr="004D3099">
        <w:t xml:space="preserve"> tog društva </w:t>
      </w:r>
      <w:r w:rsidR="005B241C">
        <w:t>i to:</w:t>
      </w:r>
    </w:p>
    <w:p w:rsidRDefault="005B241C" w:rsidP="005B241C" w:rsidR="005B241C">
      <w:pPr>
        <w:jc w:val="both"/>
      </w:pPr>
      <w:r>
        <w:tab/>
        <w:t xml:space="preserve">- </w:t>
      </w:r>
      <w:r w:rsidR="00514C65">
        <w:t xml:space="preserve">k.č.br. 4497/2 upisane u zk.ul. 17756 k.o. Pula, </w:t>
      </w:r>
    </w:p>
    <w:p w:rsidRDefault="005B241C" w:rsidP="005B241C" w:rsidR="00514C65">
      <w:pPr>
        <w:jc w:val="both"/>
      </w:pPr>
      <w:r>
        <w:tab/>
        <w:t>-</w:t>
      </w:r>
      <w:r w:rsidR="00514C65">
        <w:t xml:space="preserve"> k.č.br. 4502</w:t>
      </w:r>
      <w:r w:rsidR="00514C65" w:rsidRPr="005D107D">
        <w:t xml:space="preserve"> </w:t>
      </w:r>
      <w:r w:rsidR="00514C65">
        <w:t>upisane u zk.ul. 17757</w:t>
      </w:r>
      <w:r w:rsidR="00514C65" w:rsidRPr="005D107D">
        <w:t xml:space="preserve"> </w:t>
      </w:r>
      <w:r>
        <w:t>k.o. Pula</w:t>
      </w:r>
      <w:r w:rsidR="00514C65">
        <w:t>.</w:t>
      </w:r>
    </w:p>
    <w:p w:rsidRDefault="00514C65" w:rsidP="00E17310" w:rsidR="00514C65">
      <w:pPr>
        <w:jc w:val="both"/>
      </w:pPr>
    </w:p>
    <w:p w:rsidRDefault="00E17310" w:rsidP="00E17310" w:rsidR="00E17310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</w:t>
      </w:r>
      <w:r w:rsidR="00BB4130">
        <w:t xml:space="preserve"> poziv na broj odobrenja 020-2</w:t>
      </w:r>
      <w:r>
        <w:t>-1</w:t>
      </w:r>
      <w:r w:rsidR="00BB4130">
        <w:t>7</w:t>
      </w:r>
      <w:r>
        <w:t xml:space="preserve"> i da obustavi daljnju pljenidbu do iznosa iz st. 1. čl. 112. Stečajnog zakona (NN 71/15, dalje: SZ) ako iznos predujma nije zaplijenjen u cijelosti.</w:t>
      </w:r>
    </w:p>
    <w:p w:rsidRDefault="00E17310" w:rsidP="00E17310" w:rsidR="00E17310" w:rsidRPr="004D3099">
      <w:pPr>
        <w:jc w:val="both"/>
      </w:pPr>
    </w:p>
    <w:p w:rsidRDefault="00E17310" w:rsidP="00E17310" w:rsidR="00E17310" w:rsidRPr="004D3099">
      <w:pPr>
        <w:jc w:val="center"/>
      </w:pPr>
      <w:r w:rsidRPr="004D3099">
        <w:t>Obrazloženje</w:t>
      </w:r>
    </w:p>
    <w:p w:rsidRDefault="00E17310" w:rsidP="00E17310" w:rsidR="00E17310">
      <w:pPr>
        <w:jc w:val="both"/>
      </w:pPr>
    </w:p>
    <w:p w:rsidRDefault="003B2A28" w:rsidP="00E17310" w:rsidR="003B2A28">
      <w:pPr>
        <w:jc w:val="both"/>
      </w:pPr>
      <w:r>
        <w:tab/>
        <w:t>Predlagatelj je predložio otvaranje stečajnog postupka nad dužnikom</w:t>
      </w:r>
      <w:r w:rsidRPr="003B2A28">
        <w:t xml:space="preserve"> </w:t>
      </w:r>
      <w:r w:rsidRPr="00307D88">
        <w:t>ART PEN d.o.o., Pazin, Šime Kurelića 20/3, OIB: 78992202021</w:t>
      </w:r>
      <w:r>
        <w:t>.</w:t>
      </w:r>
    </w:p>
    <w:p w:rsidRDefault="003B2A28" w:rsidP="003B2A28" w:rsidR="00E17310" w:rsidRPr="003B2A28">
      <w:pPr>
        <w:jc w:val="both"/>
      </w:pPr>
      <w:r>
        <w:tab/>
        <w:t xml:space="preserve">U prethodnom postupku je utvrđeno da dužnik ima u vlasništvu odnosno suvlasništvu nekretnine u k.o. Pula,  </w:t>
      </w:r>
      <w:r>
        <w:tab/>
      </w:r>
    </w:p>
    <w:p w:rsidRDefault="00E17310" w:rsidP="00E17310" w:rsidR="00E17310" w:rsidRPr="004D3099">
      <w:pPr>
        <w:jc w:val="both"/>
      </w:pPr>
      <w:r>
        <w:rPr>
          <w:lang w:val="pl-PL"/>
        </w:rPr>
        <w:tab/>
      </w:r>
      <w:r w:rsidRPr="004D3099">
        <w:t xml:space="preserve">Na temelju </w:t>
      </w:r>
      <w:r>
        <w:t>Potvrde</w:t>
      </w:r>
      <w:r w:rsidRPr="004D3099">
        <w:t xml:space="preserve"> FINA-e </w:t>
      </w:r>
      <w:r>
        <w:t xml:space="preserve">od </w:t>
      </w:r>
      <w:r w:rsidR="003B2A28">
        <w:t>17</w:t>
      </w:r>
      <w:r>
        <w:t xml:space="preserve">. siječnja 2017. </w:t>
      </w:r>
      <w:r w:rsidRPr="004D3099">
        <w:t xml:space="preserve">utvrđeno je </w:t>
      </w:r>
      <w:r>
        <w:t xml:space="preserve">da na taj dan dužnik ima evidentirane neizvršene osnove za plaćanje u neprekinutom razdoblju od </w:t>
      </w:r>
      <w:r w:rsidR="003B2A28">
        <w:t>851</w:t>
      </w:r>
      <w:r>
        <w:t xml:space="preserve"> dana, iz čega proizlazi </w:t>
      </w:r>
      <w:r w:rsidRPr="004D3099">
        <w:t xml:space="preserve">postojanje stečajnog razloga nesposobnosti za plaćanje u smislu odredbe čl. 5. </w:t>
      </w:r>
      <w:r>
        <w:t xml:space="preserve">st. 2. </w:t>
      </w:r>
      <w:r w:rsidRPr="004D3099">
        <w:t xml:space="preserve">u svezi s čl. 6. st. 2. t. 1. </w:t>
      </w:r>
      <w:r>
        <w:t>SZ-a</w:t>
      </w:r>
      <w:r w:rsidR="003B2A28">
        <w:t xml:space="preserve">, </w:t>
      </w:r>
      <w:r>
        <w:t>te je</w:t>
      </w:r>
      <w:r w:rsidRPr="004D3099">
        <w:t xml:space="preserve"> na temelju odredbe </w:t>
      </w:r>
      <w:r>
        <w:t>čl. 84. i 85. te</w:t>
      </w:r>
      <w:r w:rsidRPr="004D3099">
        <w:t xml:space="preserve"> čl. 129. i 130.</w:t>
      </w:r>
      <w:r>
        <w:t xml:space="preserve"> </w:t>
      </w:r>
      <w:r w:rsidRPr="004D3099">
        <w:t xml:space="preserve">SZ-a odlučeno kao u izreci ovog rješenja. </w:t>
      </w:r>
    </w:p>
    <w:p w:rsidRDefault="00E17310" w:rsidP="00E17310" w:rsidR="00E17310" w:rsidRPr="004D3099">
      <w:pPr>
        <w:jc w:val="both"/>
      </w:pPr>
      <w:r w:rsidRPr="004D3099">
        <w:t xml:space="preserve"> </w:t>
      </w:r>
    </w:p>
    <w:p w:rsidRDefault="00E17310" w:rsidP="00E17310" w:rsidR="00E17310" w:rsidRPr="004D3099">
      <w:pPr>
        <w:jc w:val="both"/>
      </w:pPr>
    </w:p>
    <w:p w:rsidRDefault="00E17310" w:rsidP="00E17310" w:rsidR="00E17310">
      <w:pPr>
        <w:jc w:val="center"/>
      </w:pPr>
      <w:r w:rsidRPr="004D3099">
        <w:t>U Pa</w:t>
      </w:r>
      <w:r w:rsidRPr="00514C65">
        <w:t xml:space="preserve">zinu </w:t>
      </w:r>
      <w:r w:rsidR="00514C65" w:rsidRPr="00514C65">
        <w:t>15</w:t>
      </w:r>
      <w:r w:rsidRPr="00514C65">
        <w:t>. veljače 2017.</w:t>
      </w:r>
    </w:p>
    <w:p w:rsidRDefault="00E17310" w:rsidP="00E17310" w:rsidR="00E17310" w:rsidRPr="004D3099">
      <w:pPr>
        <w:jc w:val="center"/>
      </w:pPr>
    </w:p>
    <w:p w:rsidRDefault="00E17310" w:rsidP="00E17310" w:rsidR="00E1731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E17310" w:rsidP="00E17310" w:rsidR="00E1731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E17310" w:rsidP="00E17310" w:rsidR="00E17310">
      <w:pPr>
        <w:jc w:val="both"/>
      </w:pPr>
    </w:p>
    <w:p w:rsidRDefault="00E17310" w:rsidP="00E17310" w:rsidR="00E17310">
      <w:pPr>
        <w:jc w:val="both"/>
      </w:pPr>
    </w:p>
    <w:p w:rsidRDefault="00E17310" w:rsidP="00E17310" w:rsidR="00E17310" w:rsidRPr="004D3099">
      <w:pPr>
        <w:jc w:val="both"/>
      </w:pPr>
    </w:p>
    <w:p w:rsidRDefault="00E17310" w:rsidP="00E17310" w:rsidR="00E17310" w:rsidRPr="004D3099">
      <w:r w:rsidRPr="004D3099">
        <w:t xml:space="preserve">UPUTA O PRAVNOM LIJEKU: </w:t>
      </w:r>
    </w:p>
    <w:p w:rsidRDefault="00E17310" w:rsidP="00E17310" w:rsidR="00E17310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 xml:space="preserve">a dostava se smatra obavljenom </w:t>
      </w:r>
      <w:r w:rsidRPr="004D457C">
        <w:lastRenderedPageBreak/>
        <w:t>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E17310" w:rsidP="00E17310" w:rsidR="00E17310" w:rsidRPr="00E605C9">
      <w:pPr>
        <w:jc w:val="both"/>
      </w:pPr>
    </w:p>
    <w:p w:rsidRDefault="00E17310" w:rsidP="00E17310" w:rsidR="00E17310">
      <w:pPr>
        <w:jc w:val="both"/>
      </w:pPr>
      <w:r w:rsidRPr="004D3099">
        <w:t>DNA:</w:t>
      </w:r>
    </w:p>
    <w:p w:rsidRDefault="003B2A28" w:rsidP="00E17310" w:rsidR="003B2A28">
      <w:pPr>
        <w:jc w:val="both"/>
      </w:pPr>
      <w:r>
        <w:t xml:space="preserve">- predlagatelj </w:t>
      </w:r>
      <w:r w:rsidRPr="00307D88">
        <w:t>B2 KAPITAL d.o.o., Zagreb, Radnička 41</w:t>
      </w:r>
    </w:p>
    <w:p w:rsidRDefault="00E17310" w:rsidP="00E17310" w:rsidR="00E17310">
      <w:pPr>
        <w:jc w:val="both"/>
      </w:pPr>
      <w:r w:rsidRPr="004D3099">
        <w:t xml:space="preserve">- dužnik  </w:t>
      </w:r>
    </w:p>
    <w:p w:rsidRDefault="00E17310" w:rsidP="00E17310" w:rsidR="00E17310" w:rsidRPr="00750852">
      <w:pPr>
        <w:jc w:val="both"/>
      </w:pPr>
      <w:r w:rsidRPr="002732A7">
        <w:t xml:space="preserve">- stečajni upravitelj </w:t>
      </w:r>
      <w:r w:rsidR="002B4CBA" w:rsidRPr="002B4CBA">
        <w:t>Ljiljana Blagojević, Rijeka, Markovići 21</w:t>
      </w:r>
    </w:p>
    <w:p w:rsidRDefault="00E17310" w:rsidP="00E17310" w:rsidR="00E17310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E17310" w:rsidP="00E17310" w:rsidR="00E17310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E17310" w:rsidP="00E17310" w:rsidR="00E17310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E17310" w:rsidP="003B2A28" w:rsidR="00E17310" w:rsidRPr="00F471A2">
      <w:pPr>
        <w:rPr>
          <w:lang w:val="pt-BR"/>
        </w:rPr>
      </w:pPr>
      <w:r w:rsidRPr="00B13CE3">
        <w:t>- zemljišnoknjižni odjel Općinskog suda u P</w:t>
      </w:r>
      <w:r>
        <w:t xml:space="preserve">uli-Pola, </w:t>
      </w:r>
      <w:r w:rsidR="003B2A28">
        <w:t>Pula, Rovinjska ul. 2</w:t>
      </w:r>
    </w:p>
    <w:p w:rsidRDefault="00E17310" w:rsidP="00E17310" w:rsidR="00E17310">
      <w:pPr>
        <w:jc w:val="both"/>
      </w:pPr>
      <w:r w:rsidRPr="004D3099">
        <w:t>- e-oglasna ploča 8 dana</w:t>
      </w:r>
    </w:p>
    <w:p w:rsidRDefault="00E17310" w:rsidP="00E17310" w:rsidR="00E17310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E17310" w:rsidP="00E17310" w:rsidR="00E17310"/>
    <w:p w:rsidRDefault="007E5F3B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310" w:rsidP="00E17310" w:rsidR="00E17310">
      <w:r>
        <w:separator/>
      </w:r>
    </w:p>
  </w:endnote>
  <w:endnote w:id="0" w:type="continuationSeparator">
    <w:p w:rsidRDefault="00E17310" w:rsidP="00E17310" w:rsidR="00E17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310" w:rsidP="00E17310" w:rsidR="00E17310">
      <w:r>
        <w:separator/>
      </w:r>
    </w:p>
  </w:footnote>
  <w:footnote w:id="0" w:type="continuationSeparator">
    <w:p w:rsidRDefault="00E17310" w:rsidP="00E17310" w:rsidR="00E17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CB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5F3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CB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B4CBA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14C65">
      <w:t xml:space="preserve">    </w:t>
    </w:r>
    <w:r w:rsidR="00E17310">
      <w:t>Posl.br.: 2 St-2</w:t>
    </w:r>
    <w:r w:rsidR="00E17310" w:rsidRPr="004D3099">
      <w:t>/1</w:t>
    </w:r>
    <w:r w:rsidR="00E17310">
      <w:t>7</w:t>
    </w:r>
    <w:r w:rsidR="00E17310" w:rsidRPr="009C3F78">
      <w:t>-</w:t>
    </w:r>
    <w:r w:rsidR="00514C65">
      <w:t>22</w:t>
    </w:r>
  </w:p>
  <w:p w:rsidRDefault="007E5F3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CB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310"/>
    <w:rsid w:val="002B4CBA"/>
    <w:rsid w:val="003B2A28"/>
    <w:rsid w:val="00514C65"/>
    <w:rsid w:val="00554328"/>
    <w:rsid w:val="005B241C"/>
    <w:rsid w:val="007E5F3B"/>
    <w:rsid w:val="008174A7"/>
    <w:rsid w:val="00985388"/>
    <w:rsid w:val="00BB4130"/>
    <w:rsid w:val="00E17310"/>
    <w:rsid w:val="00FC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73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731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7310"/>
  </w:style>
  <w:style w:styleId="Tekstbalonia" w:type="paragraph">
    <w:name w:val="Balloon Text"/>
    <w:basedOn w:val="Normal"/>
    <w:link w:val="TekstbaloniaChar"/>
    <w:uiPriority w:val="99"/>
    <w:semiHidden/>
    <w:unhideWhenUsed/>
    <w:rsid w:val="00E17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731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73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31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14C6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14C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3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3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3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3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73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731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7310"/>
  </w:style>
  <w:style w:styleId="Tekstbalonia" w:type="paragraph">
    <w:name w:val="Balloon Text"/>
    <w:basedOn w:val="Normal"/>
    <w:link w:val="TekstbaloniaChar"/>
    <w:uiPriority w:val="99"/>
    <w:semiHidden/>
    <w:unhideWhenUsed/>
    <w:rsid w:val="00E17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731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73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31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14C6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14C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3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3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3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3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</izvorni_sadrzaj>
    <derivirana_varijabla naziv="DomainObject.Predmet.SudioniciListNaziv_1">
      <item>ART PEN d.o.o. PAZIN</item>
      <item>B2  KAPITAL d.o.o. ZAGREB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</izvorni_sadrzaj>
    <derivirana_varijabla naziv="DomainObject.Predmet.SudioniciListNazivOIB_1"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4113</properties:Characters>
  <properties:Lines>111</properties:Lines>
  <properties:Paragraphs>47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2017-02-15T09:15:00Z</dcterms:created>
  <dc:creator>Jasmina Matika</dc:creator>
  <cp:lastModifiedBy>Jasmina Matika</cp:lastModifiedBy>
  <dcterms:modified xmlns:xsi="http://www.w3.org/2001/XMLSchema-instance" xsi:type="dcterms:W3CDTF">2017-02-15T10:52:00Z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