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bf74" w14:paraId="dd5bf7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92410">
        <w:t>BOVA,</w:t>
      </w:r>
      <w:r w:rsidR="002F1189">
        <w:t xml:space="preserve"> </w:t>
      </w:r>
      <w:proofErr w:type="spellStart"/>
      <w:r w:rsidR="002F1189">
        <w:t>d.o.o</w:t>
      </w:r>
      <w:proofErr w:type="spellEnd"/>
      <w:r w:rsidR="002F1189">
        <w:t xml:space="preserve">., </w:t>
      </w:r>
      <w:proofErr w:type="spellStart"/>
      <w:r w:rsidR="00992410">
        <w:t>Hvarska</w:t>
      </w:r>
      <w:proofErr w:type="spellEnd"/>
      <w:r w:rsidR="00992410">
        <w:t xml:space="preserve"> 12, </w:t>
      </w:r>
      <w:proofErr w:type="spellStart"/>
      <w:r w:rsidR="00992410">
        <w:t>Makarska</w:t>
      </w:r>
      <w:proofErr w:type="spellEnd"/>
      <w:r w:rsidR="002F1189">
        <w:t xml:space="preserve">, OIB: </w:t>
      </w:r>
      <w:r w:rsidR="00992410" w:rsidRPr="00992410">
        <w:t>18211556502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92410">
        <w:t xml:space="preserve">BOVA, </w:t>
      </w:r>
      <w:proofErr w:type="spellStart"/>
      <w:r w:rsidR="00992410">
        <w:t>d.o.o</w:t>
      </w:r>
      <w:proofErr w:type="spellEnd"/>
      <w:r w:rsidR="00992410">
        <w:t xml:space="preserve">., </w:t>
      </w:r>
      <w:proofErr w:type="spellStart"/>
      <w:r w:rsidR="00992410">
        <w:t>Hvarska</w:t>
      </w:r>
      <w:proofErr w:type="spellEnd"/>
      <w:r w:rsidR="00992410">
        <w:t xml:space="preserve"> 12, </w:t>
      </w:r>
      <w:proofErr w:type="spellStart"/>
      <w:r w:rsidR="00992410">
        <w:t>Makarska</w:t>
      </w:r>
      <w:proofErr w:type="spellEnd"/>
      <w:r w:rsidR="00992410">
        <w:t xml:space="preserve">, OIB: </w:t>
      </w:r>
      <w:r w:rsidR="00992410" w:rsidRPr="00992410">
        <w:t>18211556502</w:t>
      </w:r>
      <w:r w:rsidR="00992410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992410">
        <w:rPr>
          <w:lang w:val="hr-HR"/>
        </w:rPr>
        <w:t>05. svibnja</w:t>
      </w:r>
      <w:r w:rsidR="002F1189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2F1189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92410">
        <w:rPr>
          <w:lang w:val="hr-HR"/>
        </w:rPr>
        <w:t>20.755,66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C6E6E" w:rsidR="00473132">
    <w:pPr>
      <w:pStyle w:val="Zaglavlje"/>
      <w:jc w:val="center"/>
    </w:pPr>
  </w:p>
  <w:p w:rsidRDefault="00AC6E6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992410">
      <w:t>1211</w:t>
    </w:r>
    <w:r>
      <w:t>/</w:t>
    </w:r>
    <w:r w:rsidR="002F1189">
      <w:t>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696610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92410"/>
    <w:rsid w:val="009B56F1"/>
    <w:rsid w:val="00A429D1"/>
    <w:rsid w:val="00A51DE9"/>
    <w:rsid w:val="00AC6E6E"/>
    <w:rsid w:val="00B12DB9"/>
    <w:rsid w:val="00B157B2"/>
    <w:rsid w:val="00B45E79"/>
    <w:rsid w:val="00B7506F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E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E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E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E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E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E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St-1211/2016</izvorni_sadrzaj>
    <derivirana_varijabla naziv="DomainObject.Predmet.OznakaBroj_1">St-1211/2016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BOVA, društvo s ograničenom odgovornošću za proizvodnju, trgovinu, turizam i usluge</izvorni_sadrzaj>
    <derivirana_varijabla naziv="DomainObject.Predmet.ProtustrankaFormated_1">  BOVA, društvo s ograničenom odgovornošću za proizvodnju, trgovinu, turizam i usluge</derivirana_varijabla>
  </DomainObject.Predmet.ProtustrankaFormated>
  <DomainObject.Predmet.ProtustrankaFormatedOIB>
    <izvorni_sadrzaj>  BOVA, društvo s ograničenom odgovornošću za proizvodnju, trgovinu, turizam i usluge, OIB 18211556502</izvorni_sadrzaj>
    <derivirana_varijabla naziv="DomainObject.Predmet.ProtustrankaFormatedOIB_1">  BOVA, društvo s ograničenom odgovornošću za proizvodnju, trgovinu, turizam i usluge, OIB 18211556502</derivirana_varijabla>
  </DomainObject.Predmet.ProtustrankaFormatedOIB>
  <DomainObject.Predmet.ProtustrankaFormatedWithAdress>
    <izvorni_sadrzaj> BOVA, društvo s ograničenom odgovornošću za proizvodnju, trgovinu, turizam i usluge, Hvarska 12, 21300 Makarska</izvorni_sadrzaj>
    <derivirana_varijabla naziv="DomainObject.Predmet.ProtustrankaFormatedWithAdress_1"> BOVA, društvo s ograničenom odgovornošću za proizvodnju, trgovinu, turizam i usluge, Hvarska 12, 21300 Makarska</derivirana_varijabla>
  </DomainObject.Predmet.ProtustrankaFormatedWithAdress>
  <DomainObject.Predmet.ProtustrankaFormatedWithAdressOIB>
    <izvorni_sadrzaj> BOVA, društvo s ograničenom odgovornošću za proizvodnju, trgovinu, turizam i usluge, OIB 18211556502, Hvarska 12, 21300 Makarska</izvorni_sadrzaj>
    <derivirana_varijabla naziv="DomainObject.Predmet.ProtustrankaFormatedWithAdressOIB_1"> BOVA, društvo s ograničenom odgovornošću za proizvodnju, trgovinu, turizam i usluge, OIB 18211556502, Hvarska 12, 21300 Makarska</derivirana_varijabla>
  </DomainObject.Predmet.ProtustrankaFormatedWithAdressOIB>
  <DomainObject.Predmet.ProtustrankaWithAdress>
    <izvorni_sadrzaj>BOVA, društvo s ograničenom odgovornošću za proizvodnju, trgovinu, turizam i usluge Hvarska 12, 21300 Makarska</izvorni_sadrzaj>
    <derivirana_varijabla naziv="DomainObject.Predmet.ProtustrankaWithAdress_1">BOVA, društvo s ograničenom odgovornošću za proizvodnju, trgovinu, turizam i usluge Hvarska 12, 21300 Makarska</derivirana_varijabla>
  </DomainObject.Predmet.ProtustrankaWithAdress>
  <DomainObject.Predmet.ProtustrankaWithAdressOIB>
    <izvorni_sadrzaj>BOVA, društvo s ograničenom odgovornošću za proizvodnju, trgovinu, turizam i usluge, OIB 18211556502, Hvarska 12, 21300 Makarska</izvorni_sadrzaj>
    <derivirana_varijabla naziv="DomainObject.Predmet.ProtustrankaWithAdressOIB_1">BOVA, društvo s ograničenom odgovornošću za proizvodnju, trgovinu, turizam i usluge, OIB 18211556502, Hvarska 12, 21300 Makarska</derivirana_varijabla>
  </DomainObject.Predmet.ProtustrankaWithAdressOIB>
  <DomainObject.Predmet.ProtustrankaNazivFormated>
    <izvorni_sadrzaj>BOVA, društvo s ograničenom odgovornošću za proizvodnju, trgovinu, turizam i usluge</izvorni_sadrzaj>
    <derivirana_varijabla naziv="DomainObject.Predmet.ProtustrankaNazivFormated_1">BOVA, društvo s ograničenom odgovornošću za proizvodnju, trgovinu, turizam i usluge</derivirana_varijabla>
  </DomainObject.Predmet.ProtustrankaNazivFormated>
  <DomainObject.Predmet.ProtustrankaNazivFormatedOIB>
    <izvorni_sadrzaj>BOVA, društvo s ograničenom odgovornošću za proizvodnju, trgovinu, turizam i usluge, OIB 18211556502</izvorni_sadrzaj>
    <derivirana_varijabla naziv="DomainObject.Predmet.ProtustrankaNazivFormatedOIB_1">BOVA, društvo s ograničenom odgovornošću za proizvodnju, trgovinu, turizam i usluge, OIB 18211556502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20755.66</izvorni_sadrzaj>
    <derivirana_varijabla naziv="DomainObject.Predmet.TrenutnaVrijednost_1">20755.66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BOVA, društvo s ograničenom odgovornošću za proizvodnju, trgovinu, turizam i usluge</item>
    </izvorni_sadrzaj>
    <derivirana_varijabla naziv="DomainObject.Predmet.ProtuStrankaListFormated_1">
      <item>BOVA, društvo s ograničenom odgovornošću za proizvodnju, trgovinu, turizam i usluge</item>
    </derivirana_varijabla>
  </DomainObject.Predmet.ProtuStrankaListFormated>
  <DomainObject.Predmet.ProtuStrankaListFormatedOIB>
    <izvorni_sadrzaj>
      <item>BOVA, društvo s ograničenom odgovornošću za proizvodnju, trgovinu, turizam i usluge, OIB 18211556502</item>
    </izvorni_sadrzaj>
    <derivirana_varijabla naziv="DomainObject.Predmet.ProtuStrankaListFormatedOIB_1">
      <item>BOVA, društvo s ograničenom odgovornošću za proizvodnju, trgovinu, turizam i usluge, OIB 18211556502</item>
    </derivirana_varijabla>
  </DomainObject.Predmet.ProtuStrankaListFormatedOIB>
  <DomainObject.Predmet.ProtuStrankaListFormatedWithAdress>
    <izvorni_sadrzaj>
      <item>BOVA, društvo s ograničenom odgovornošću za proizvodnju, trgovinu, turizam i usluge, Hvarska 12, 21300 Makarska</item>
    </izvorni_sadrzaj>
    <derivirana_varijabla naziv="DomainObject.Predmet.ProtuStrankaListFormatedWithAdress_1">
      <item>BOVA, društvo s ograničenom odgovornošću za proizvodnju, trgovinu, turizam i usluge, Hvarska 12, 21300 Makarska</item>
    </derivirana_varijabla>
  </DomainObject.Predmet.ProtuStrankaListFormatedWithAdress>
  <DomainObject.Predmet.ProtuStrankaListFormatedWithAdressOIB>
    <izvorni_sadrzaj>
      <item>BOVA, društvo s ograničenom odgovornošću za proizvodnju, trgovinu, turizam i usluge, OIB 18211556502, Hvarska 12, 21300 Makarska</item>
    </izvorni_sadrzaj>
    <derivirana_varijabla naziv="DomainObject.Predmet.ProtuStrankaListFormatedWithAdressOIB_1">
      <item>BOVA, društvo s ograničenom odgovornošću za proizvodnju, trgovinu, turizam i usluge, OIB 18211556502, Hvarska 12, 21300 Makarska</item>
    </derivirana_varijabla>
  </DomainObject.Predmet.ProtuStrankaListFormatedWithAdressOIB>
  <DomainObject.Predmet.ProtuStrankaListNazivFormated>
    <izvorni_sadrzaj>
      <item>BOVA, društvo s ograničenom odgovornošću za proizvodnju, trgovinu, turizam i usluge</item>
    </izvorni_sadrzaj>
    <derivirana_varijabla naziv="DomainObject.Predmet.ProtuStrankaListNazivFormated_1">
      <item>BOVA, društvo s ograničenom odgovornošću za proizvodnju, trgovinu, turizam i usluge</item>
    </derivirana_varijabla>
  </DomainObject.Predmet.ProtuStrankaListNazivFormated>
  <DomainObject.Predmet.ProtuStrankaListNazivFormatedOIB>
    <izvorni_sadrzaj>
      <item>BOVA, društvo s ograničenom odgovornošću za proizvodnju, trgovinu, turizam i usluge, OIB 18211556502</item>
    </izvorni_sadrzaj>
    <derivirana_varijabla naziv="DomainObject.Predmet.ProtuStrankaListNazivFormatedOIB_1">
      <item>BOVA, društvo s ograničenom odgovornošću za proizvodnju, trgovinu, turizam i usluge, OIB 18211556502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BOVA, društvo s ograničenom odgovornošću za proizvodnju, trgovinu, turizam i usluge</izvorni_sadrzaj>
    <derivirana_varijabla naziv="DomainObject.Predmet.ProtustrankaIDrugi_1">BOVA, društvo s ograničenom odgovornošću za proizvodnju,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BOVA, društvo s ograničenom odgovornošću za proizvodnju, trgovinu, turizam i usluge, OIB 18211556502, Hvarska 12, 21300 Makarska</izvorni_sadrzaj>
    <derivirana_varijabla naziv="DomainObject.Predmet.ProtustrankaIDrugiAdressOIB_1">BOVA, društvo s ograničenom odgovornošću za proizvodnju, trgovinu, turizam i usluge, OIB 18211556502, Hvarska 12,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BOVA, društvo s ograničenom odgovornošću za proizvodnju, trgovinu, turizam i usluge</item>
      <item>FINANCIJSKA AGENCIJA, RC SPLIT</item>
    </izvorni_sadrzaj>
    <derivirana_varijabla naziv="DomainObject.Predmet.SudioniciListNaziv_1">
      <item>BOVA, društvo s ograničenom odgovornošću za proizvodnju, trgovinu, turizam i usluge</item>
      <item>FINANCIJSKA AGENCIJA, RC SPLIT</item>
    </derivirana_varijabla>
  </DomainObject.Predmet.SudioniciListNaziv>
  <DomainObject.Predmet.SudioniciListAdressOIB>
    <izvorni_sadrzaj>
      <item>BOVA, društvo s ograničenom odgovornošću za proizvodnju, trgovinu, turizam i usluge, OIB 18211556502, Hvarska 12,21300 Makarska</item>
      <item>FINANCIJSKA AGENCIJA, RC SPLIT, OIB 85821130368, Mažuranićevo šetalište 24 b,21000 Split</item>
    </izvorni_sadrzaj>
    <derivirana_varijabla naziv="DomainObject.Predmet.SudioniciListAdressOIB_1">
      <item>BOVA, društvo s ograničenom odgovornošću za proizvodnju, trgovinu, turizam i usluge, OIB 18211556502, Hvarska 12,21300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18211556502</item>
      <item>, OIB 85821130368</item>
    </izvorni_sadrzaj>
    <derivirana_varijabla naziv="DomainObject.Predmet.SudioniciListNazivOIB_1">
      <item>, OIB 18211556502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1736</properties:Characters>
  <properties:Lines>44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2017-03-02T08:29:00Z</cp:lastPrinted>
  <dcterms:modified xmlns:xsi="http://www.w3.org/2001/XMLSchema-instance" xsi:type="dcterms:W3CDTF">2017-03-02T12:19:00Z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