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9d99" w14:paraId="28d9d99" w:rsidRDefault="00AE649C" w:rsidP="00FA5B5E" w:rsidR="00AE649C">
      <w:pPr>
        <w15:collapsed w:val="false"/>
      </w:pPr>
    </w:p>
    <w:p w:rsidRDefault="0017733E" w:rsidP="0017733E" w:rsidR="0017733E">
      <w:pPr>
        <w:spacing w:after="0"/>
      </w:pPr>
      <w:r>
        <w:t>REPUBLIKA HRVATSKA</w:t>
      </w:r>
    </w:p>
    <w:p w:rsidRDefault="0017733E" w:rsidP="0017733E" w:rsidR="0017733E">
      <w:pPr>
        <w:spacing w:after="0"/>
      </w:pPr>
      <w:r>
        <w:t>Trgovački sud u Varaždinu</w:t>
      </w:r>
    </w:p>
    <w:p w:rsidRDefault="0017733E" w:rsidP="0017733E" w:rsidR="0017733E" w:rsidRPr="0017733E">
      <w:pPr>
        <w:spacing w:after="0"/>
      </w:pPr>
      <w:r>
        <w:t>Varaždin, Braće Radić br. 2.</w:t>
      </w:r>
    </w:p>
    <w:p w:rsidRDefault="00312EA2" w:rsidP="0017733E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7733E" w:rsidP="0017733E" w:rsidR="0017733E">
      <w:pPr>
        <w:pStyle w:val="Zaglavlje"/>
        <w:spacing w:after="0"/>
        <w:jc w:val="center"/>
      </w:pPr>
      <w:r>
        <w:t>Z A K LJ U Č A K</w:t>
      </w:r>
    </w:p>
    <w:p w:rsidRDefault="0017733E" w:rsidP="0017733E" w:rsidR="0017733E">
      <w:pPr>
        <w:spacing w:after="0"/>
      </w:pPr>
    </w:p>
    <w:p w:rsidRDefault="0017733E" w:rsidP="0017733E" w:rsidR="0017733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 predmetu, povodom prijedloga predlagatelja Financijske agencije Regionalni centar Zagreb, Podružnica Varaždin, iz Varaždina, A. Cesarca br. 2,  za otvaranje stečajnog postupka nad dužnikom GEMINI j.d.o.o. za proizvodnju i usluge, iz Čakovca, Kralja Zvonimira br. 5, OIB: 64600767047, 18. siječnja 2016. godine  </w:t>
      </w:r>
    </w:p>
    <w:p w:rsidRDefault="0017733E" w:rsidP="0017733E" w:rsidR="0017733E">
      <w:pPr>
        <w:spacing w:after="0"/>
      </w:pPr>
    </w:p>
    <w:p w:rsidRDefault="0017733E" w:rsidP="0017733E" w:rsidR="0017733E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7733E" w:rsidP="0017733E" w:rsidR="0017733E">
      <w:pPr>
        <w:spacing w:after="0"/>
        <w:jc w:val="center"/>
      </w:pPr>
    </w:p>
    <w:p w:rsidRDefault="0017733E" w:rsidP="0017733E" w:rsidR="0017733E">
      <w:pPr>
        <w:spacing w:after="0"/>
        <w:jc w:val="both"/>
      </w:pPr>
      <w:r>
        <w:tab/>
        <w:t xml:space="preserve">I/ Nalaže se odgovornoj osobi dužnika </w:t>
      </w:r>
      <w:r w:rsidR="009D5E12">
        <w:t xml:space="preserve">GEMINI j.d.o.o. za proizvodnju i usluge, iz Čakovca, Kralja Zvonimira br. 5, OIB: 64600767047, </w:t>
      </w:r>
      <w:r>
        <w:rPr>
          <w:color w:themeColor="text1" w:val="000000"/>
        </w:rPr>
        <w:t xml:space="preserve">da sukladno </w:t>
      </w:r>
      <w:r w:rsidR="009D5E12">
        <w:t>čl. 17. Stečajnog zakona (Narodne novine br.</w:t>
      </w:r>
      <w:r>
        <w:t xml:space="preserve"> 71/15</w:t>
      </w:r>
      <w:r w:rsidR="009D5E12">
        <w:t>.</w:t>
      </w:r>
      <w:r>
        <w:t xml:space="preserve">, </w:t>
      </w:r>
      <w:r w:rsidR="009D5E12">
        <w:t>dalje:</w:t>
      </w:r>
      <w:r>
        <w:t xml:space="preserve"> SZ</w:t>
      </w:r>
      <w:r w:rsidR="007A628F">
        <w:t>-</w:t>
      </w:r>
      <w:r w:rsidR="009D5E12">
        <w:t>a</w:t>
      </w:r>
      <w:r>
        <w:t>) u roku od 15 dana od dana primitka ovog zaključka, dostavi popis imovine i obveza dužnika koji se sastoji od naznake:</w:t>
      </w:r>
    </w:p>
    <w:p w:rsidRDefault="0017733E" w:rsidP="0017733E" w:rsidR="0017733E">
      <w:pPr>
        <w:spacing w:after="0"/>
        <w:jc w:val="both"/>
      </w:pPr>
    </w:p>
    <w:p w:rsidRDefault="0017733E" w:rsidP="0017733E" w:rsidR="0017733E">
      <w:pPr>
        <w:spacing w:after="0"/>
        <w:jc w:val="both"/>
      </w:pPr>
      <w:r>
        <w:t>1. nekretnina i pokretnina dužnika</w:t>
      </w:r>
    </w:p>
    <w:p w:rsidRDefault="0017733E" w:rsidP="0017733E" w:rsidR="0017733E">
      <w:pPr>
        <w:spacing w:after="0"/>
        <w:jc w:val="both"/>
      </w:pPr>
      <w:r>
        <w:t>2. imovinskih prava dužnika na tuđim stvarima</w:t>
      </w:r>
    </w:p>
    <w:p w:rsidRDefault="0017733E" w:rsidP="0017733E" w:rsidR="0017733E">
      <w:pPr>
        <w:spacing w:after="0"/>
        <w:jc w:val="both"/>
      </w:pPr>
      <w:r>
        <w:t>3. novčanih i nenovčanih tražbina dužnika</w:t>
      </w:r>
    </w:p>
    <w:p w:rsidRDefault="0017733E" w:rsidP="0017733E" w:rsidR="0017733E">
      <w:pPr>
        <w:spacing w:after="0"/>
        <w:jc w:val="both"/>
      </w:pPr>
      <w:r>
        <w:t>4. drugih prava koja čine imovinu dužnika</w:t>
      </w:r>
    </w:p>
    <w:p w:rsidRDefault="0017733E" w:rsidP="0017733E" w:rsidR="0017733E">
      <w:pPr>
        <w:spacing w:after="0"/>
        <w:jc w:val="both"/>
      </w:pPr>
      <w:r>
        <w:t>5. novčanih sredstava na računima</w:t>
      </w:r>
    </w:p>
    <w:p w:rsidRDefault="0017733E" w:rsidP="0017733E" w:rsidR="0017733E">
      <w:pPr>
        <w:spacing w:after="0"/>
        <w:jc w:val="both"/>
      </w:pPr>
      <w:r>
        <w:t>6. druge imovine dužnika</w:t>
      </w:r>
    </w:p>
    <w:p w:rsidRDefault="0017733E" w:rsidP="0017733E" w:rsidR="0017733E">
      <w:pPr>
        <w:spacing w:after="0"/>
        <w:jc w:val="both"/>
      </w:pPr>
      <w:r>
        <w:t>7. obveza dužnika unesenih u njegove poslovne knjige</w:t>
      </w:r>
    </w:p>
    <w:p w:rsidRDefault="0017733E" w:rsidP="0017733E" w:rsidR="0017733E">
      <w:pPr>
        <w:spacing w:after="0"/>
        <w:jc w:val="both"/>
      </w:pPr>
      <w:r>
        <w:t>8. drugih novčanih i nenovčanih obveza dužnika</w:t>
      </w:r>
    </w:p>
    <w:p w:rsidRDefault="0017733E" w:rsidP="0017733E" w:rsidR="0017733E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7733E" w:rsidP="0017733E" w:rsidR="0017733E">
      <w:pPr>
        <w:spacing w:after="0"/>
        <w:jc w:val="both"/>
      </w:pPr>
      <w:r>
        <w:t>10. izlučnih prava</w:t>
      </w:r>
    </w:p>
    <w:p w:rsidRDefault="0017733E" w:rsidP="0017733E" w:rsidR="0017733E">
      <w:pPr>
        <w:spacing w:after="0"/>
        <w:jc w:val="both"/>
      </w:pPr>
      <w:r>
        <w:t>11. prosječnih mjesečnih troškova redovnoga poslovanja dužnika u posljednjih godinu dana</w:t>
      </w:r>
    </w:p>
    <w:p w:rsidRDefault="0017733E" w:rsidP="0017733E" w:rsidR="0017733E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17733E" w:rsidP="0017733E" w:rsidR="0017733E">
      <w:pPr>
        <w:spacing w:after="0"/>
        <w:jc w:val="both"/>
      </w:pPr>
    </w:p>
    <w:p w:rsidRDefault="0017733E" w:rsidP="0017733E" w:rsidR="0017733E">
      <w:pPr>
        <w:spacing w:after="0"/>
        <w:jc w:val="both"/>
      </w:pPr>
      <w:r>
        <w:tab/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7733E" w:rsidP="0017733E" w:rsidR="0017733E">
      <w:pPr>
        <w:spacing w:after="0"/>
        <w:jc w:val="both"/>
      </w:pPr>
    </w:p>
    <w:p w:rsidRDefault="0017733E" w:rsidP="0017733E" w:rsidR="0017733E">
      <w:pPr>
        <w:spacing w:after="0"/>
        <w:jc w:val="both"/>
      </w:pPr>
      <w:r>
        <w:tab/>
        <w:t xml:space="preserve">III/ Upozorava se odgovorna osoba dužnika </w:t>
      </w:r>
      <w:r w:rsidR="009D5E12">
        <w:t xml:space="preserve">GEMINI j.d.o.o. za proizvodnju i usluge, iz Čakovca, Kralja Zvonimira br. 5, OIB: 64600767047, </w:t>
      </w:r>
      <w:r>
        <w:t>da za davanje neistinitoga ili nepotpunoga popisa imovine i obveza, odgovara kao za davanje lažnoga iskaza u postupku pred sudom.</w:t>
      </w:r>
    </w:p>
    <w:p w:rsidRDefault="0017733E" w:rsidP="0017733E" w:rsidR="0017733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17733E" w:rsidP="0017733E" w:rsidR="0017733E">
      <w:pPr>
        <w:spacing w:after="0"/>
        <w:jc w:val="center"/>
        <w:rPr>
          <w:rFonts w:eastAsia="Times New Roman"/>
          <w:lang w:eastAsia="hr-HR"/>
        </w:rPr>
      </w:pPr>
    </w:p>
    <w:p w:rsidRDefault="009D5E12" w:rsidP="0017733E" w:rsidR="009D5E12">
      <w:pPr>
        <w:spacing w:after="0"/>
        <w:jc w:val="center"/>
        <w:rPr>
          <w:rFonts w:eastAsia="Times New Roman"/>
          <w:lang w:eastAsia="hr-HR"/>
        </w:rPr>
      </w:pPr>
    </w:p>
    <w:p w:rsidRDefault="0017733E" w:rsidP="0017733E" w:rsidR="0017733E">
      <w:pPr>
        <w:spacing w:after="0"/>
        <w:jc w:val="center"/>
        <w:rPr>
          <w:rFonts w:eastAsia="Times New Roman"/>
          <w:lang w:eastAsia="hr-HR"/>
        </w:rPr>
      </w:pPr>
    </w:p>
    <w:p w:rsidRDefault="0017733E" w:rsidP="0017733E" w:rsidR="0017733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Obrazloženje</w:t>
      </w:r>
    </w:p>
    <w:p w:rsidRDefault="0017733E" w:rsidP="0017733E" w:rsidR="0017733E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9D5E12" w:rsidP="0017733E" w:rsidR="0017733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20. studenoga</w:t>
      </w:r>
      <w:r w:rsidR="0017733E">
        <w:rPr>
          <w:rFonts w:eastAsia="Times New Roman"/>
          <w:lang w:eastAsia="hr-HR"/>
        </w:rPr>
        <w:t xml:space="preserve"> 2015. predlagatelj </w:t>
      </w:r>
      <w:r w:rsidR="00755CAF">
        <w:t>Financijska agencija,</w:t>
      </w:r>
      <w:r w:rsidR="0017733E">
        <w:t xml:space="preserve"> Regionalni centar Zagreb, </w:t>
      </w:r>
      <w:r>
        <w:t xml:space="preserve">Podružnica Varaždin, iz Varaždina, A. Cesarca br. 2, </w:t>
      </w:r>
      <w:r w:rsidR="0017733E">
        <w:rPr>
          <w:rFonts w:eastAsia="Times New Roman"/>
          <w:lang w:eastAsia="hr-HR"/>
        </w:rPr>
        <w:t>podnio je prijedlog za otvaranje stečajnog postupka nad dužnikom</w:t>
      </w:r>
      <w:r>
        <w:t xml:space="preserve"> GEMINI j.d.o.o. za proizvodnju i usluge, iz Čakovca, Kralja Zvonimira br. 5</w:t>
      </w:r>
      <w:r w:rsidR="0017733E">
        <w:t xml:space="preserve">, </w:t>
      </w:r>
      <w:r w:rsidR="0017733E">
        <w:rPr>
          <w:rFonts w:eastAsia="Times New Roman"/>
          <w:lang w:eastAsia="hr-HR"/>
        </w:rPr>
        <w:t>na</w:t>
      </w:r>
      <w:r>
        <w:rPr>
          <w:rFonts w:eastAsia="Times New Roman"/>
          <w:lang w:eastAsia="hr-HR"/>
        </w:rPr>
        <w:t>vodeći da dužnik na dan 18. studenoga</w:t>
      </w:r>
      <w:r w:rsidR="0017733E">
        <w:rPr>
          <w:rFonts w:eastAsia="Times New Roman"/>
          <w:lang w:eastAsia="hr-HR"/>
        </w:rPr>
        <w:t xml:space="preserve"> 2015. u Očevidniku redoslijeda osniva za plaćanje ima evidentirane neizvršene osnove za plaćanje u ukupnom izno</w:t>
      </w:r>
      <w:r w:rsidR="00A06FB3">
        <w:rPr>
          <w:rFonts w:eastAsia="Times New Roman"/>
          <w:lang w:eastAsia="hr-HR"/>
        </w:rPr>
        <w:t>su od 66.276,88</w:t>
      </w:r>
      <w:r w:rsidR="0017733E">
        <w:rPr>
          <w:rFonts w:eastAsia="Times New Roman"/>
          <w:lang w:eastAsia="hr-HR"/>
        </w:rPr>
        <w:t xml:space="preserve"> k</w:t>
      </w:r>
      <w:r>
        <w:rPr>
          <w:rFonts w:eastAsia="Times New Roman"/>
          <w:lang w:eastAsia="hr-HR"/>
        </w:rPr>
        <w:t>u</w:t>
      </w:r>
      <w:r w:rsidR="0017733E">
        <w:rPr>
          <w:rFonts w:eastAsia="Times New Roman"/>
          <w:lang w:eastAsia="hr-HR"/>
        </w:rPr>
        <w:t>n</w:t>
      </w:r>
      <w:r>
        <w:rPr>
          <w:rFonts w:eastAsia="Times New Roman"/>
          <w:lang w:eastAsia="hr-HR"/>
        </w:rPr>
        <w:t>a</w:t>
      </w:r>
      <w:r w:rsidR="0017733E">
        <w:rPr>
          <w:rFonts w:eastAsia="Times New Roman"/>
          <w:lang w:eastAsia="hr-HR"/>
        </w:rPr>
        <w:t>.</w:t>
      </w:r>
    </w:p>
    <w:p w:rsidRDefault="0017733E" w:rsidP="0017733E" w:rsidR="0017733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</w:t>
      </w:r>
      <w:r w:rsidR="009D5E12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1</w:t>
      </w:r>
      <w:r w:rsidR="009D5E12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, </w:t>
      </w:r>
      <w:r w:rsidR="009D5E12">
        <w:rPr>
          <w:rFonts w:eastAsia="Times New Roman"/>
          <w:lang w:eastAsia="hr-HR"/>
        </w:rPr>
        <w:t xml:space="preserve">st. </w:t>
      </w:r>
      <w:r>
        <w:rPr>
          <w:rFonts w:eastAsia="Times New Roman"/>
          <w:lang w:eastAsia="hr-HR"/>
        </w:rPr>
        <w:t>2</w:t>
      </w:r>
      <w:r w:rsidR="009D5E12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i </w:t>
      </w:r>
      <w:r w:rsidR="009D5E12">
        <w:rPr>
          <w:rFonts w:eastAsia="Times New Roman"/>
          <w:lang w:eastAsia="hr-HR"/>
        </w:rPr>
        <w:t xml:space="preserve">st. </w:t>
      </w:r>
      <w:r>
        <w:rPr>
          <w:rFonts w:eastAsia="Times New Roman"/>
          <w:lang w:eastAsia="hr-HR"/>
        </w:rPr>
        <w:t>3</w:t>
      </w:r>
      <w:r w:rsidR="009D5E12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SZ-a, odlučio kao u izreci ovog zaključka.</w:t>
      </w:r>
    </w:p>
    <w:p w:rsidRDefault="0017733E" w:rsidP="0017733E" w:rsidR="0017733E">
      <w:pPr>
        <w:spacing w:after="0"/>
        <w:jc w:val="both"/>
        <w:rPr>
          <w:rFonts w:eastAsia="Times New Roman"/>
          <w:lang w:eastAsia="hr-HR"/>
        </w:rPr>
      </w:pPr>
    </w:p>
    <w:p w:rsidRDefault="0017733E" w:rsidP="0017733E" w:rsidR="0017733E">
      <w:pPr>
        <w:spacing w:after="0"/>
        <w:jc w:val="both"/>
        <w:rPr>
          <w:rFonts w:eastAsia="Times New Roman"/>
          <w:lang w:eastAsia="hr-HR"/>
        </w:rPr>
      </w:pPr>
    </w:p>
    <w:p w:rsidRDefault="009D5E12" w:rsidP="0017733E" w:rsidR="0017733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18. siječnja 2016. godine.</w:t>
      </w:r>
    </w:p>
    <w:p w:rsidRDefault="0017733E" w:rsidP="0017733E" w:rsidR="0017733E">
      <w:pPr>
        <w:spacing w:after="0"/>
        <w:jc w:val="center"/>
        <w:rPr>
          <w:rFonts w:eastAsia="Times New Roman"/>
          <w:lang w:eastAsia="hr-HR"/>
        </w:rPr>
      </w:pPr>
    </w:p>
    <w:p w:rsidRDefault="0017733E" w:rsidP="0017733E" w:rsidR="0017733E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7733E" w:rsidR="0017733E">
        <w:tc>
          <w:tcPr>
            <w:tcW w:type="dxa" w:w="4928"/>
          </w:tcPr>
          <w:p w:rsidRDefault="0017733E" w:rsidP="0017733E" w:rsidR="0017733E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9D5E12" w:rsidP="009D5E12" w:rsidR="0017733E">
            <w:pPr>
              <w:spacing w:after="0"/>
              <w:rPr>
                <w:lang w:eastAsia="hr-HR"/>
              </w:rPr>
            </w:pPr>
            <w:r>
              <w:rPr>
                <w:lang w:eastAsia="hr-HR"/>
              </w:rPr>
              <w:t xml:space="preserve">                     </w:t>
            </w:r>
            <w:r w:rsidR="0017733E">
              <w:rPr>
                <w:lang w:eastAsia="hr-HR"/>
              </w:rPr>
              <w:t>STEČAJNI SUDAC:</w:t>
            </w:r>
          </w:p>
          <w:p w:rsidRDefault="0017733E" w:rsidP="0017733E" w:rsidR="0017733E">
            <w:pPr>
              <w:spacing w:after="0"/>
              <w:jc w:val="center"/>
              <w:rPr>
                <w:lang w:eastAsia="hr-HR"/>
              </w:rPr>
            </w:pPr>
          </w:p>
          <w:p w:rsidRDefault="009D5E12" w:rsidP="00755CAF" w:rsidR="00755CAF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Hugo </w:t>
            </w:r>
            <w:proofErr w:type="spellStart"/>
            <w:r>
              <w:rPr>
                <w:lang w:eastAsia="hr-HR"/>
              </w:rPr>
              <w:t>Wedemeyer</w:t>
            </w:r>
            <w:proofErr w:type="spellEnd"/>
          </w:p>
          <w:p w:rsidRDefault="009D5E12" w:rsidP="0017733E" w:rsidR="009D5E12">
            <w:pPr>
              <w:spacing w:after="0"/>
              <w:jc w:val="center"/>
              <w:rPr>
                <w:rFonts w:cs="Times New Roman"/>
                <w:lang w:eastAsia="hr-HR"/>
              </w:rPr>
            </w:pPr>
          </w:p>
        </w:tc>
      </w:tr>
    </w:tbl>
    <w:p w:rsidRDefault="0017733E" w:rsidP="0017733E" w:rsidR="0017733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7733E" w:rsidP="0017733E" w:rsidR="0017733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7733E" w:rsidP="0017733E" w:rsidR="0017733E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7733E" w:rsidP="0017733E" w:rsidR="0017733E" w:rsidRPr="009D5E12">
      <w:pPr>
        <w:spacing w:after="0"/>
        <w:jc w:val="both"/>
        <w:rPr>
          <w:u w:val="single"/>
        </w:rPr>
      </w:pPr>
      <w:r w:rsidRPr="009D5E12">
        <w:rPr>
          <w:u w:val="single"/>
        </w:rPr>
        <w:t>UPUTA O PRAVNOM LIJEKU :</w:t>
      </w:r>
    </w:p>
    <w:p w:rsidRDefault="009D5E12" w:rsidP="0017733E" w:rsidR="009D5E12">
      <w:pPr>
        <w:spacing w:after="0"/>
        <w:jc w:val="both"/>
      </w:pPr>
    </w:p>
    <w:p w:rsidRDefault="0017733E" w:rsidP="009D5E12" w:rsidR="0017733E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17733E" w:rsidP="0017733E" w:rsidR="0017733E">
      <w:pPr>
        <w:spacing w:after="0"/>
        <w:jc w:val="both"/>
      </w:pPr>
    </w:p>
    <w:p w:rsidRDefault="009D5E12" w:rsidP="0017733E" w:rsidR="009D5E12">
      <w:pPr>
        <w:spacing w:after="0"/>
        <w:jc w:val="both"/>
      </w:pPr>
    </w:p>
    <w:p w:rsidRDefault="0017733E" w:rsidP="0017733E" w:rsidR="0017733E">
      <w:pPr>
        <w:spacing w:after="0"/>
        <w:jc w:val="both"/>
      </w:pPr>
      <w:r>
        <w:t>DNA:</w:t>
      </w:r>
    </w:p>
    <w:p w:rsidRDefault="009D5E12" w:rsidP="0017733E" w:rsidR="009D5E12">
      <w:pPr>
        <w:spacing w:after="0"/>
        <w:jc w:val="both"/>
      </w:pPr>
    </w:p>
    <w:p w:rsidRDefault="0017733E" w:rsidP="0017733E" w:rsidR="009D5E12">
      <w:pPr>
        <w:spacing w:after="0"/>
        <w:jc w:val="both"/>
      </w:pPr>
      <w:r>
        <w:t>- direktor dužnika</w:t>
      </w:r>
      <w:r w:rsidR="009D5E12">
        <w:t xml:space="preserve"> GEMINI j.d.o.o. za proizvodnju i usluge, iz Čakovca, </w:t>
      </w:r>
    </w:p>
    <w:p w:rsidRDefault="009D5E12" w:rsidP="0017733E" w:rsidR="0017733E">
      <w:pPr>
        <w:spacing w:after="0"/>
        <w:jc w:val="both"/>
      </w:pPr>
      <w:r>
        <w:t xml:space="preserve">  Kralja Zvonimira br. 5,</w:t>
      </w:r>
    </w:p>
    <w:p w:rsidRDefault="0017733E" w:rsidP="0017733E" w:rsidR="0017733E">
      <w:pPr>
        <w:spacing w:after="0"/>
        <w:jc w:val="both"/>
      </w:pPr>
      <w:r>
        <w:t>- e-Oglasna ploča suda</w:t>
      </w:r>
      <w:r w:rsidR="009D5E12">
        <w:t>,</w:t>
      </w:r>
    </w:p>
    <w:p w:rsidRDefault="009D5E12" w:rsidP="0017733E" w:rsidR="009D5E12">
      <w:pPr>
        <w:spacing w:after="0"/>
        <w:jc w:val="both"/>
      </w:pPr>
    </w:p>
    <w:p w:rsidRDefault="009D5E12" w:rsidP="009D5E12" w:rsidR="0017733E">
      <w:pPr>
        <w:spacing w:after="0"/>
        <w:jc w:val="center"/>
      </w:pPr>
      <w:r>
        <w:t xml:space="preserve">U Varaždinu, 18. siječnja </w:t>
      </w:r>
      <w:r w:rsidR="0017733E">
        <w:t>201</w:t>
      </w:r>
      <w:r>
        <w:t>6</w:t>
      </w:r>
      <w:r w:rsidR="0017733E">
        <w:t>.</w:t>
      </w:r>
      <w:r>
        <w:t xml:space="preserve"> godine.</w:t>
      </w:r>
    </w:p>
    <w:p w:rsidRDefault="0017733E" w:rsidP="0017733E" w:rsidR="001773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D5E12" w:rsidP="0017733E" w:rsidR="009D5E1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7733E" w:rsidP="0017733E" w:rsidR="0017733E">
      <w:pPr>
        <w:spacing w:after="0"/>
      </w:pPr>
    </w:p>
    <w:p w:rsidRDefault="0017733E" w:rsidP="0017733E" w:rsidR="0017733E">
      <w:pPr>
        <w:spacing w:after="0"/>
      </w:pPr>
      <w:bookmarkStart w:name="_GoBack" w:id="0"/>
      <w:bookmarkEnd w:id="0"/>
    </w:p>
    <w:p w:rsidRDefault="00A21F0D" w:rsidP="0017733E" w:rsidR="00A21F0D">
      <w:pPr>
        <w:pStyle w:val="NormaleSPIS"/>
        <w:spacing w:after="0"/>
        <w:rPr>
          <w:noProof/>
        </w:rPr>
      </w:pPr>
    </w:p>
    <w:p w:rsidRDefault="00DA0242" w:rsidP="0017733E" w:rsidR="00DA0242">
      <w:pPr>
        <w:pStyle w:val="ZapisniarPotpis"/>
        <w:spacing w:after="0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EA2" w:rsidP="00537B78" w:rsidR="00312EA2">
      <w:r>
        <w:separator/>
      </w:r>
    </w:p>
  </w:endnote>
  <w:endnote w:id="0" w:type="continuationSeparator">
    <w:p w:rsidRDefault="00312EA2" w:rsidP="00537B78" w:rsidR="00312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4194759"/>
      <w:docPartObj>
        <w:docPartGallery w:val="Page Numbers (Bottom of Page)"/>
        <w:docPartUnique/>
      </w:docPartObj>
    </w:sdtPr>
    <w:sdtEndPr/>
    <w:sdtContent>
      <w:p w:rsidRDefault="0017733E" w:rsidR="0017733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CAF">
          <w:t>2</w:t>
        </w:r>
        <w:r>
          <w:fldChar w:fldCharType="end"/>
        </w:r>
      </w:p>
    </w:sdtContent>
  </w:sdt>
  <w:p w:rsidRDefault="0017733E" w:rsidR="001773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EA2" w:rsidP="00537B78" w:rsidR="00312EA2">
      <w:r>
        <w:separator/>
      </w:r>
    </w:p>
  </w:footnote>
  <w:footnote w:id="0" w:type="continuationSeparator">
    <w:p w:rsidRDefault="00312EA2" w:rsidP="00537B78" w:rsidR="00312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33E" w:rsidR="008333A9">
    <w:pPr>
      <w:pStyle w:val="Zaglavlje"/>
    </w:pPr>
    <w:r>
      <w:rPr>
        <w:rStyle w:val="PozadinaSvijetloCrvena"/>
        <w:shd w:fill="auto" w:color="auto" w:val="clear"/>
      </w:rPr>
      <w:tab/>
      <w:t>POSL. BROJ : 6 St-872/15-4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BA4"/>
    <w:rsid w:val="00165C03"/>
    <w:rsid w:val="001662E1"/>
    <w:rsid w:val="00170022"/>
    <w:rsid w:val="001711C1"/>
    <w:rsid w:val="00171CD9"/>
    <w:rsid w:val="001739C1"/>
    <w:rsid w:val="001748CA"/>
    <w:rsid w:val="001754BF"/>
    <w:rsid w:val="0017733E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EA2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FB4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0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5CAF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28F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E54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E12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FB3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196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8F6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172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33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St-872/2015-4</izvorni_sadrzaj>
    <derivirana_varijabla naziv="DomainObject.Oznaka_1">St-872/2015-4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</izvorni_sadrzaj>
    <derivirana_varijabla naziv="DomainObject.Predmet.ProtustrankaFormated_1">  GEMINI jednostavno društvo s ograničenom odgovornošću za proizvodnju i usluge</derivirana_varijabla>
  </DomainObject.Predmet.ProtustrankaFormated>
  <DomainObject.Predmet.ProtustrankaFormatedOIB>
    <izvorni_sadrzaj>  GEMINI jednostavno društvo s ograničenom odgovornošću za proizvodnju i usluge, OIB 64600767047</izvorni_sadrzaj>
    <derivirana_varijabla naziv="DomainObject.Predmet.ProtustrankaFormatedOIB_1">  GEMINI jednostavno društvo s ograničenom odgovornošću za proizvodnju i usluge, OIB 64600767047</derivirana_varijabla>
  </DomainObject.Predmet.ProtustrankaFormatedOIB>
  <DomainObject.Predmet.ProtustrankaFormatedWithAdress>
    <izvorni_sadrzaj> GEMINI jednostavno društvo s ograničenom odgovornošću za proizvodnju i usluge, Kralja Zvonimira 5, 40000 Čakovec</izvorni_sadrzaj>
    <derivirana_varijabla naziv="DomainObject.Predmet.ProtustrankaFormatedWithAdress_1"> GEMINI jednostavno društvo s ograničenom odgovornošću za proizvodnju i usluge, Kralja Zvonimira 5, 40000 Čakovec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</izvorni_sadrzaj>
    <derivirana_varijabla naziv="DomainObject.Predmet.ProtustrankaFormatedWithAdressOIB_1"> GEMINI jednostavno društvo s ograničenom odgovornošću za proizvodnju i usluge, OIB 64600767047, Kralja Zvonimira 5, 40000 Čakovec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</item>
    </izvorni_sadrzaj>
    <derivirana_varijabla naziv="DomainObject.Predmet.ProtuStrankaListFormated_1">
      <item>GEMINI jednostavno društvo s ograničenom odgovornošću za proizvodnju i usluge</item>
    </derivirana_varijabla>
  </DomainObject.Predmet.ProtuStrankaListFormated>
  <DomainObject.Predmet.ProtuStrankaListFormatedOIB>
    <izvorni_sadrzaj>
      <item>GEMINI jednostavno društvo s ograničenom odgovornošću za proizvodnju i usluge, OIB 64600767047</item>
    </izvorni_sadrzaj>
    <derivirana_varijabla naziv="DomainObject.Predmet.ProtuStrankaListFormatedOIB_1">
      <item>GEMINI jednostavno društvo s ograničenom odgovornošću za proizvodnju i usluge, OIB 64600767047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</item>
    </izvorni_sadrzaj>
    <derivirana_varijabla naziv="DomainObject.Predmet.ProtuStrankaListFormatedWithAdress_1">
      <item>GEMINI jednostavno društvo s ograničenom odgovornošću za proizvodnju i usluge, Kralja Zvonimira 5, 40000 Čakovec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</item>
    </izvorni_sadrzaj>
    <derivirana_varijabla naziv="DomainObject.Predmet.ProtuStrankaListFormatedWithAdressOIB_1">
      <item>GEMINI jednostavno društvo s ograničenom odgovornošću za proizvodnju i usluge, OIB 64600767047, Kralja Zvonimira 5, 40000 Čakovec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St-872/2015-4</izvorni_sadrzaj>
    <derivirana_varijabla naziv="DomainObject.PoslovniBrojDokumenta_1">St-872/2015-4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46C7F-8EA9-4B29-A27A-0611EDDBA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2485</properties:Characters>
  <properties:Lines>87</properties:Lines>
  <properties:Paragraphs>35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2016-01-18T12:51:00Z</cp:lastPrinted>
  <dcterms:modified xmlns:xsi="http://www.w3.org/2001/XMLSchema-instance" xsi:type="dcterms:W3CDTF">2016-01-18T12:51:00Z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St-872/2015-4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